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6B16" w:rsidRPr="00801F73" w:rsidRDefault="00123A57" w:rsidP="00A36340">
      <w:pPr>
        <w:tabs>
          <w:tab w:val="center" w:pos="4898"/>
          <w:tab w:val="left" w:pos="6825"/>
        </w:tabs>
        <w:jc w:val="center"/>
        <w:outlineLvl w:val="0"/>
        <w:rPr>
          <w:rFonts w:ascii="Times New Roman" w:hAnsi="Times New Roman"/>
          <w:b/>
          <w:kern w:val="36"/>
          <w:sz w:val="24"/>
          <w:szCs w:val="24"/>
          <w:lang w:eastAsia="en-US"/>
        </w:rPr>
      </w:pPr>
      <w:r w:rsidRPr="00CB5198">
        <w:rPr>
          <w:rFonts w:ascii="Times New Roman" w:hAnsi="Times New Roman"/>
          <w:b/>
          <w:kern w:val="36"/>
          <w:sz w:val="24"/>
          <w:szCs w:val="24"/>
          <w:lang w:eastAsia="en-US"/>
        </w:rPr>
        <w:t>П</w:t>
      </w:r>
      <w:r w:rsidR="00CB5198" w:rsidRPr="00CB5198">
        <w:rPr>
          <w:rFonts w:ascii="Times New Roman" w:hAnsi="Times New Roman"/>
          <w:b/>
          <w:kern w:val="36"/>
          <w:sz w:val="24"/>
          <w:szCs w:val="24"/>
          <w:lang w:eastAsia="en-US"/>
        </w:rPr>
        <w:t>РОТОКОЛ</w:t>
      </w:r>
      <w:r w:rsidRPr="00CB5198">
        <w:rPr>
          <w:rFonts w:ascii="Times New Roman" w:hAnsi="Times New Roman"/>
          <w:b/>
          <w:kern w:val="36"/>
          <w:sz w:val="24"/>
          <w:szCs w:val="24"/>
          <w:lang w:eastAsia="en-US"/>
        </w:rPr>
        <w:t xml:space="preserve"> </w:t>
      </w:r>
      <w:r w:rsidRPr="004E0AD2">
        <w:rPr>
          <w:rFonts w:ascii="Times New Roman" w:hAnsi="Times New Roman"/>
          <w:b/>
          <w:kern w:val="36"/>
          <w:sz w:val="24"/>
          <w:szCs w:val="24"/>
          <w:lang w:eastAsia="en-US"/>
        </w:rPr>
        <w:t>№</w:t>
      </w:r>
      <w:r w:rsidR="00CB5198" w:rsidRPr="004E0AD2">
        <w:rPr>
          <w:rFonts w:ascii="Times New Roman" w:hAnsi="Times New Roman"/>
          <w:b/>
          <w:kern w:val="36"/>
          <w:sz w:val="24"/>
          <w:szCs w:val="24"/>
          <w:lang w:eastAsia="en-US"/>
        </w:rPr>
        <w:t xml:space="preserve"> </w:t>
      </w:r>
      <w:r w:rsidR="005E033B" w:rsidRPr="004E0AD2">
        <w:rPr>
          <w:rFonts w:ascii="Times New Roman" w:hAnsi="Times New Roman"/>
          <w:b/>
          <w:kern w:val="36"/>
          <w:sz w:val="24"/>
          <w:szCs w:val="24"/>
          <w:lang w:eastAsia="en-US"/>
        </w:rPr>
        <w:t>С</w:t>
      </w:r>
      <w:r w:rsidR="00CB5198" w:rsidRPr="004E0AD2">
        <w:rPr>
          <w:rFonts w:ascii="Times New Roman" w:hAnsi="Times New Roman"/>
          <w:b/>
          <w:kern w:val="36"/>
          <w:sz w:val="24"/>
          <w:szCs w:val="24"/>
          <w:lang w:eastAsia="en-US"/>
        </w:rPr>
        <w:t>/</w:t>
      </w:r>
      <w:r w:rsidR="00E732BA">
        <w:rPr>
          <w:rFonts w:ascii="Times New Roman" w:hAnsi="Times New Roman"/>
          <w:b/>
          <w:kern w:val="36"/>
          <w:sz w:val="24"/>
          <w:szCs w:val="24"/>
          <w:lang w:eastAsia="en-US"/>
        </w:rPr>
        <w:t>2</w:t>
      </w:r>
      <w:r w:rsidR="00B50F96">
        <w:rPr>
          <w:rFonts w:ascii="Times New Roman" w:hAnsi="Times New Roman"/>
          <w:b/>
          <w:kern w:val="36"/>
          <w:sz w:val="24"/>
          <w:szCs w:val="24"/>
          <w:lang w:eastAsia="en-US"/>
        </w:rPr>
        <w:t>7</w:t>
      </w:r>
      <w:r w:rsidR="00C80317" w:rsidRPr="004E0AD2">
        <w:rPr>
          <w:rFonts w:ascii="Times New Roman" w:hAnsi="Times New Roman"/>
          <w:b/>
          <w:kern w:val="36"/>
          <w:sz w:val="24"/>
          <w:szCs w:val="24"/>
          <w:lang w:eastAsia="en-US"/>
        </w:rPr>
        <w:t>/20</w:t>
      </w:r>
      <w:r w:rsidR="00C7637F">
        <w:rPr>
          <w:rFonts w:ascii="Times New Roman" w:hAnsi="Times New Roman"/>
          <w:b/>
          <w:kern w:val="36"/>
          <w:sz w:val="24"/>
          <w:szCs w:val="24"/>
          <w:lang w:eastAsia="en-US"/>
        </w:rPr>
        <w:t>26</w:t>
      </w:r>
    </w:p>
    <w:p w:rsidR="00123A57" w:rsidRPr="00CB5198" w:rsidRDefault="007A7ACD" w:rsidP="00A36340">
      <w:pPr>
        <w:spacing w:after="120"/>
        <w:jc w:val="center"/>
        <w:outlineLvl w:val="0"/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>о</w:t>
      </w:r>
      <w:r w:rsidR="005F79E0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>чно</w:t>
      </w:r>
      <w:r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>го</w:t>
      </w:r>
      <w:r w:rsidR="005E033B" w:rsidRPr="00CB5198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 заседания Закупочной комиссии</w:t>
      </w:r>
      <w:r w:rsidR="00CB5198" w:rsidRPr="00CB5198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 филиала ПАО «</w:t>
      </w:r>
      <w:r w:rsidR="00E0292A" w:rsidRPr="00E0292A">
        <w:rPr>
          <w:rFonts w:ascii="Times New Roman" w:hAnsi="Times New Roman"/>
          <w:b/>
          <w:bCs/>
          <w:iCs/>
          <w:kern w:val="36"/>
          <w:sz w:val="24"/>
          <w:szCs w:val="24"/>
          <w:lang w:eastAsia="en-US"/>
        </w:rPr>
        <w:t>Россети Московский регион</w:t>
      </w:r>
      <w:r w:rsidR="00CB5198" w:rsidRPr="00CB5198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» </w:t>
      </w:r>
      <w:r w:rsidR="00415761" w:rsidRPr="00415761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>–</w:t>
      </w:r>
      <w:r w:rsidR="00CB5198" w:rsidRPr="00CB5198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 Северные электрические сети</w:t>
      </w:r>
      <w:r w:rsidR="00CB5198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 </w:t>
      </w:r>
      <w:r w:rsidR="00415761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по </w:t>
      </w:r>
      <w:r w:rsidR="003F3A19" w:rsidRPr="003F3A19">
        <w:rPr>
          <w:rFonts w:ascii="Times New Roman" w:hAnsi="Times New Roman"/>
          <w:b/>
          <w:kern w:val="36"/>
          <w:sz w:val="24"/>
          <w:szCs w:val="24"/>
          <w:lang w:eastAsia="en-US"/>
        </w:rPr>
        <w:t xml:space="preserve">утверждению Извещений о проведении запросов </w:t>
      </w:r>
      <w:r w:rsidR="00431112" w:rsidRPr="00431112">
        <w:rPr>
          <w:rFonts w:ascii="Times New Roman" w:hAnsi="Times New Roman"/>
          <w:b/>
          <w:kern w:val="36"/>
          <w:sz w:val="24"/>
          <w:szCs w:val="24"/>
          <w:lang w:eastAsia="en-US"/>
        </w:rPr>
        <w:t xml:space="preserve">цен </w:t>
      </w:r>
      <w:r w:rsidR="00723C56" w:rsidRPr="00723C56">
        <w:rPr>
          <w:rFonts w:ascii="Times New Roman" w:hAnsi="Times New Roman"/>
          <w:b/>
          <w:bCs/>
          <w:iCs/>
          <w:kern w:val="36"/>
          <w:sz w:val="24"/>
          <w:szCs w:val="24"/>
          <w:lang w:eastAsia="en-US"/>
        </w:rPr>
        <w:t>по результатам предварительного отбора в электронной форме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2835"/>
        <w:gridCol w:w="2693"/>
      </w:tblGrid>
      <w:tr w:rsidR="00415761" w:rsidRPr="00415761" w:rsidTr="00415761">
        <w:trPr>
          <w:trHeight w:val="255"/>
        </w:trPr>
        <w:tc>
          <w:tcPr>
            <w:tcW w:w="4678" w:type="dxa"/>
            <w:vAlign w:val="center"/>
          </w:tcPr>
          <w:p w:rsidR="00415761" w:rsidRPr="00415761" w:rsidRDefault="00415761" w:rsidP="00415761">
            <w:pPr>
              <w:keepNext/>
              <w:keepLines/>
              <w:ind w:left="14"/>
              <w:contextualSpacing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</w:pPr>
            <w:r w:rsidRPr="00415761"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  <w:t>Место заседания</w:t>
            </w:r>
          </w:p>
        </w:tc>
        <w:tc>
          <w:tcPr>
            <w:tcW w:w="2835" w:type="dxa"/>
            <w:vAlign w:val="center"/>
          </w:tcPr>
          <w:p w:rsidR="00415761" w:rsidRPr="00415761" w:rsidRDefault="00415761" w:rsidP="00415761">
            <w:pPr>
              <w:keepNext/>
              <w:keepLines/>
              <w:ind w:left="-79" w:right="-52"/>
              <w:contextualSpacing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</w:pPr>
            <w:r w:rsidRPr="00415761"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  <w:t>Дата заседания/ принятия решения</w:t>
            </w:r>
          </w:p>
        </w:tc>
        <w:tc>
          <w:tcPr>
            <w:tcW w:w="2693" w:type="dxa"/>
            <w:vAlign w:val="center"/>
          </w:tcPr>
          <w:p w:rsidR="00415761" w:rsidRPr="00415761" w:rsidRDefault="00415761" w:rsidP="00415761">
            <w:pPr>
              <w:keepNext/>
              <w:keepLines/>
              <w:ind w:left="-79" w:right="-52"/>
              <w:contextualSpacing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</w:pPr>
            <w:r w:rsidRPr="00415761"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  <w:t>Дата составления и подписания протокола</w:t>
            </w:r>
          </w:p>
        </w:tc>
      </w:tr>
      <w:tr w:rsidR="00415761" w:rsidRPr="00415761" w:rsidTr="00415761">
        <w:trPr>
          <w:trHeight w:val="255"/>
        </w:trPr>
        <w:tc>
          <w:tcPr>
            <w:tcW w:w="4678" w:type="dxa"/>
            <w:vAlign w:val="center"/>
          </w:tcPr>
          <w:p w:rsidR="00415761" w:rsidRPr="00415761" w:rsidRDefault="00EC6C1F" w:rsidP="00142F38">
            <w:pPr>
              <w:keepNext/>
              <w:keepLines/>
              <w:contextualSpacing/>
              <w:jc w:val="center"/>
              <w:rPr>
                <w:rFonts w:ascii="Times New Roman" w:eastAsia="Times New Roman" w:hAnsi="Times New Roman"/>
                <w:snapToGrid w:val="0"/>
                <w:sz w:val="22"/>
              </w:rPr>
            </w:pPr>
            <w:r w:rsidRPr="00EC6C1F">
              <w:rPr>
                <w:rFonts w:ascii="Times New Roman" w:eastAsia="Times New Roman" w:hAnsi="Times New Roman"/>
                <w:snapToGrid w:val="0"/>
                <w:sz w:val="22"/>
              </w:rPr>
              <w:t xml:space="preserve">Московская область, г. Химки, Коммунальный проезд, </w:t>
            </w:r>
            <w:r w:rsidR="00142F38">
              <w:rPr>
                <w:rFonts w:ascii="Times New Roman" w:eastAsia="Times New Roman" w:hAnsi="Times New Roman"/>
                <w:snapToGrid w:val="0"/>
                <w:sz w:val="22"/>
              </w:rPr>
              <w:t>стр. 8</w:t>
            </w:r>
          </w:p>
        </w:tc>
        <w:tc>
          <w:tcPr>
            <w:tcW w:w="2835" w:type="dxa"/>
            <w:vAlign w:val="center"/>
          </w:tcPr>
          <w:p w:rsidR="00415761" w:rsidRPr="004E0AD2" w:rsidRDefault="00B50F96" w:rsidP="00EA76E7">
            <w:pPr>
              <w:keepNext/>
              <w:keepLines/>
              <w:tabs>
                <w:tab w:val="left" w:pos="567"/>
                <w:tab w:val="left" w:pos="900"/>
              </w:tabs>
              <w:contextualSpacing/>
              <w:jc w:val="center"/>
              <w:rPr>
                <w:rFonts w:ascii="Times New Roman" w:eastAsia="Times New Roman" w:hAnsi="Times New Roman"/>
                <w:b/>
                <w:snapToGrid w:val="0"/>
                <w:sz w:val="22"/>
              </w:rPr>
            </w:pPr>
            <w:r>
              <w:rPr>
                <w:rFonts w:ascii="Times New Roman" w:eastAsia="Times New Roman" w:hAnsi="Times New Roman"/>
                <w:b/>
                <w:snapToGrid w:val="0"/>
                <w:sz w:val="22"/>
              </w:rPr>
              <w:t>28</w:t>
            </w:r>
            <w:r w:rsidR="00BD24DB" w:rsidRPr="004E0AD2">
              <w:rPr>
                <w:rFonts w:ascii="Times New Roman" w:eastAsia="Times New Roman" w:hAnsi="Times New Roman"/>
                <w:b/>
                <w:snapToGrid w:val="0"/>
                <w:sz w:val="22"/>
              </w:rPr>
              <w:t>.</w:t>
            </w:r>
            <w:r w:rsidR="00DB206A">
              <w:rPr>
                <w:rFonts w:ascii="Times New Roman" w:eastAsia="Times New Roman" w:hAnsi="Times New Roman"/>
                <w:b/>
                <w:snapToGrid w:val="0"/>
                <w:sz w:val="22"/>
              </w:rPr>
              <w:t>04</w:t>
            </w:r>
            <w:r w:rsidR="00415761" w:rsidRPr="004E0AD2">
              <w:rPr>
                <w:rFonts w:ascii="Times New Roman" w:eastAsia="Times New Roman" w:hAnsi="Times New Roman"/>
                <w:b/>
                <w:snapToGrid w:val="0"/>
                <w:sz w:val="22"/>
              </w:rPr>
              <w:t>.20</w:t>
            </w:r>
            <w:r w:rsidR="00E55B11" w:rsidRPr="004E0AD2">
              <w:rPr>
                <w:rFonts w:ascii="Times New Roman" w:eastAsia="Times New Roman" w:hAnsi="Times New Roman"/>
                <w:b/>
                <w:snapToGrid w:val="0"/>
                <w:sz w:val="22"/>
              </w:rPr>
              <w:t>2</w:t>
            </w:r>
            <w:r w:rsidR="00C7637F">
              <w:rPr>
                <w:rFonts w:ascii="Times New Roman" w:eastAsia="Times New Roman" w:hAnsi="Times New Roman"/>
                <w:b/>
                <w:snapToGrid w:val="0"/>
                <w:sz w:val="22"/>
              </w:rPr>
              <w:t>6</w:t>
            </w:r>
          </w:p>
        </w:tc>
        <w:tc>
          <w:tcPr>
            <w:tcW w:w="2693" w:type="dxa"/>
            <w:vAlign w:val="center"/>
          </w:tcPr>
          <w:p w:rsidR="00415761" w:rsidRPr="004E0AD2" w:rsidRDefault="00B50F96" w:rsidP="003B7E84">
            <w:pPr>
              <w:keepNext/>
              <w:keepLines/>
              <w:tabs>
                <w:tab w:val="left" w:pos="567"/>
                <w:tab w:val="left" w:pos="900"/>
              </w:tabs>
              <w:contextualSpacing/>
              <w:jc w:val="center"/>
              <w:rPr>
                <w:rFonts w:ascii="Times New Roman" w:eastAsia="Times New Roman" w:hAnsi="Times New Roman"/>
                <w:b/>
                <w:snapToGrid w:val="0"/>
                <w:sz w:val="22"/>
              </w:rPr>
            </w:pPr>
            <w:r>
              <w:rPr>
                <w:rFonts w:ascii="Times New Roman" w:eastAsia="Times New Roman" w:hAnsi="Times New Roman"/>
                <w:b/>
                <w:snapToGrid w:val="0"/>
                <w:sz w:val="22"/>
              </w:rPr>
              <w:t>28</w:t>
            </w:r>
            <w:r w:rsidR="00A90019" w:rsidRPr="004E0AD2">
              <w:rPr>
                <w:rFonts w:ascii="Times New Roman" w:eastAsia="Times New Roman" w:hAnsi="Times New Roman"/>
                <w:b/>
                <w:snapToGrid w:val="0"/>
                <w:sz w:val="22"/>
              </w:rPr>
              <w:t>.</w:t>
            </w:r>
            <w:r w:rsidR="00DB206A">
              <w:rPr>
                <w:rFonts w:ascii="Times New Roman" w:eastAsia="Times New Roman" w:hAnsi="Times New Roman"/>
                <w:b/>
                <w:snapToGrid w:val="0"/>
                <w:sz w:val="22"/>
              </w:rPr>
              <w:t>04</w:t>
            </w:r>
            <w:r w:rsidR="00A90019" w:rsidRPr="004E0AD2">
              <w:rPr>
                <w:rFonts w:ascii="Times New Roman" w:eastAsia="Times New Roman" w:hAnsi="Times New Roman"/>
                <w:b/>
                <w:snapToGrid w:val="0"/>
                <w:sz w:val="22"/>
              </w:rPr>
              <w:t>.202</w:t>
            </w:r>
            <w:r w:rsidR="00C7637F">
              <w:rPr>
                <w:rFonts w:ascii="Times New Roman" w:eastAsia="Times New Roman" w:hAnsi="Times New Roman"/>
                <w:b/>
                <w:snapToGrid w:val="0"/>
                <w:sz w:val="22"/>
              </w:rPr>
              <w:t>6</w:t>
            </w:r>
          </w:p>
        </w:tc>
      </w:tr>
    </w:tbl>
    <w:p w:rsidR="00CB5198" w:rsidRPr="00415761" w:rsidRDefault="00826827" w:rsidP="008C404B">
      <w:pPr>
        <w:pStyle w:val="ab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/>
          <w:b/>
          <w:iCs/>
          <w:sz w:val="24"/>
          <w:szCs w:val="24"/>
          <w:lang w:eastAsia="en-US"/>
        </w:rPr>
        <w:t>НА</w:t>
      </w:r>
      <w:r w:rsidR="00CB5198" w:rsidRPr="00415761">
        <w:rPr>
          <w:rFonts w:ascii="Times New Roman" w:hAnsi="Times New Roman"/>
          <w:b/>
          <w:iCs/>
          <w:sz w:val="24"/>
          <w:szCs w:val="24"/>
          <w:lang w:eastAsia="en-US"/>
        </w:rPr>
        <w:t xml:space="preserve"> ЗАСЕДАНИИ </w:t>
      </w:r>
      <w:r w:rsidR="00CB5198" w:rsidRPr="00415761">
        <w:rPr>
          <w:rFonts w:ascii="Times New Roman" w:hAnsi="Times New Roman"/>
          <w:b/>
          <w:bCs/>
          <w:iCs/>
          <w:sz w:val="24"/>
          <w:szCs w:val="24"/>
          <w:lang w:eastAsia="en-US"/>
        </w:rPr>
        <w:t>ЗАКУПОЧНОЙ КОМИСИИ ПРИСУТСТВОВАЛИ</w:t>
      </w:r>
      <w:r w:rsidR="00CB5198" w:rsidRPr="00415761">
        <w:rPr>
          <w:rFonts w:ascii="Times New Roman" w:hAnsi="Times New Roman"/>
          <w:b/>
          <w:iCs/>
          <w:sz w:val="24"/>
          <w:szCs w:val="24"/>
          <w:lang w:eastAsia="en-US"/>
        </w:rPr>
        <w:t>:</w:t>
      </w:r>
    </w:p>
    <w:p w:rsidR="00C450B3" w:rsidRDefault="00C450B3" w:rsidP="00C450B3">
      <w:pPr>
        <w:jc w:val="both"/>
        <w:rPr>
          <w:rFonts w:ascii="Times New Roman" w:hAnsi="Times New Roman"/>
          <w:b/>
          <w:iCs/>
          <w:sz w:val="24"/>
          <w:szCs w:val="24"/>
          <w:lang w:eastAsia="en-US"/>
        </w:rPr>
      </w:pPr>
      <w:r>
        <w:rPr>
          <w:rFonts w:ascii="Times New Roman" w:hAnsi="Times New Roman"/>
          <w:b/>
          <w:iCs/>
          <w:sz w:val="24"/>
          <w:szCs w:val="24"/>
          <w:lang w:eastAsia="en-US"/>
        </w:rPr>
        <w:t>Заместител</w:t>
      </w:r>
      <w:r w:rsidR="00E4689C">
        <w:rPr>
          <w:rFonts w:ascii="Times New Roman" w:hAnsi="Times New Roman"/>
          <w:b/>
          <w:iCs/>
          <w:sz w:val="24"/>
          <w:szCs w:val="24"/>
          <w:lang w:eastAsia="en-US"/>
        </w:rPr>
        <w:t>ь</w:t>
      </w:r>
      <w:r>
        <w:rPr>
          <w:rFonts w:ascii="Times New Roman" w:hAnsi="Times New Roman"/>
          <w:b/>
          <w:iCs/>
          <w:sz w:val="24"/>
          <w:szCs w:val="24"/>
          <w:lang w:eastAsia="en-US"/>
        </w:rPr>
        <w:t xml:space="preserve"> Председателя Закупочной комиссии:</w:t>
      </w:r>
    </w:p>
    <w:p w:rsidR="00517AB0" w:rsidRDefault="00517AB0" w:rsidP="00BB388C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C42A18">
        <w:rPr>
          <w:rFonts w:ascii="Times New Roman" w:hAnsi="Times New Roman"/>
          <w:bCs/>
          <w:iCs/>
          <w:sz w:val="24"/>
          <w:szCs w:val="24"/>
          <w:lang w:eastAsia="en-US"/>
        </w:rPr>
        <w:t>Титов Андрей Владимирович – Директор по логистике и МТО – начальник управления филиала ПАО «Россети Московский регион» – Северные электрические сети;</w:t>
      </w:r>
    </w:p>
    <w:p w:rsidR="000C70C2" w:rsidRDefault="000C70C2" w:rsidP="00BB388C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0C70C2">
        <w:rPr>
          <w:rFonts w:ascii="Times New Roman" w:hAnsi="Times New Roman"/>
          <w:bCs/>
          <w:iCs/>
          <w:sz w:val="24"/>
          <w:szCs w:val="24"/>
          <w:lang w:eastAsia="en-US"/>
        </w:rPr>
        <w:t>Бабич Алексей Иванович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- </w:t>
      </w:r>
      <w:r w:rsidRPr="000C70C2">
        <w:rPr>
          <w:rFonts w:ascii="Times New Roman" w:hAnsi="Times New Roman"/>
          <w:bCs/>
          <w:iCs/>
          <w:sz w:val="24"/>
          <w:szCs w:val="24"/>
          <w:lang w:eastAsia="en-US"/>
        </w:rPr>
        <w:t>Директор по логистике и МТО – начальник управления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</w:t>
      </w:r>
      <w:r w:rsidRPr="000C70C2">
        <w:rPr>
          <w:rFonts w:ascii="Times New Roman" w:hAnsi="Times New Roman"/>
          <w:bCs/>
          <w:iCs/>
          <w:sz w:val="24"/>
          <w:szCs w:val="24"/>
          <w:lang w:eastAsia="en-US"/>
        </w:rPr>
        <w:t>филиала ПАО «Россети Московский регион» – Северные электрические сети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>;</w:t>
      </w:r>
    </w:p>
    <w:p w:rsidR="00BB388C" w:rsidRPr="00C42A18" w:rsidRDefault="00BB388C" w:rsidP="00BB388C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C42A18">
        <w:rPr>
          <w:rFonts w:ascii="Times New Roman" w:hAnsi="Times New Roman"/>
          <w:bCs/>
          <w:iCs/>
          <w:sz w:val="24"/>
          <w:szCs w:val="24"/>
          <w:lang w:eastAsia="en-US"/>
        </w:rPr>
        <w:t>Ножкин Алексей Михайлович – Заместитель начальника управления логистики филиала ПАО «Россети Московский регион» – Северные электрические сети;</w:t>
      </w:r>
    </w:p>
    <w:p w:rsidR="00C42A18" w:rsidRPr="003F39D0" w:rsidRDefault="00C42A18" w:rsidP="00C42A18">
      <w:pPr>
        <w:jc w:val="both"/>
        <w:rPr>
          <w:rFonts w:ascii="Times New Roman" w:hAnsi="Times New Roman"/>
          <w:b/>
          <w:bCs/>
          <w:iCs/>
          <w:sz w:val="24"/>
          <w:szCs w:val="24"/>
          <w:lang w:eastAsia="en-US"/>
        </w:rPr>
      </w:pPr>
      <w:r w:rsidRPr="003F39D0">
        <w:rPr>
          <w:rFonts w:ascii="Times New Roman" w:hAnsi="Times New Roman"/>
          <w:b/>
          <w:bCs/>
          <w:iCs/>
          <w:sz w:val="24"/>
          <w:szCs w:val="24"/>
          <w:lang w:eastAsia="en-US"/>
        </w:rPr>
        <w:t>Члены Закупочной комиссии:</w:t>
      </w:r>
    </w:p>
    <w:p w:rsidR="00C42A18" w:rsidRPr="00C42A18" w:rsidRDefault="00C42A18" w:rsidP="00C42A18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C42A18">
        <w:rPr>
          <w:rFonts w:ascii="Times New Roman" w:hAnsi="Times New Roman"/>
          <w:bCs/>
          <w:iCs/>
          <w:sz w:val="24"/>
          <w:szCs w:val="24"/>
          <w:lang w:eastAsia="en-US"/>
        </w:rPr>
        <w:t>Макурин Владимир Михайлович – Заместитель директора по технологическому присоединению;</w:t>
      </w:r>
    </w:p>
    <w:p w:rsidR="00C42A18" w:rsidRPr="00C42A18" w:rsidRDefault="00C42A18" w:rsidP="00C42A18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C42A18">
        <w:rPr>
          <w:rFonts w:ascii="Times New Roman" w:hAnsi="Times New Roman"/>
          <w:bCs/>
          <w:iCs/>
          <w:sz w:val="24"/>
          <w:szCs w:val="24"/>
          <w:lang w:eastAsia="en-US"/>
        </w:rPr>
        <w:t>Осипов Иван Васильевич – Заместитель начальника управления капитального строительства филиала ПАО «Россети Московский регион» – Северные электрические сети;</w:t>
      </w:r>
    </w:p>
    <w:p w:rsidR="00C42A18" w:rsidRDefault="00C42A18" w:rsidP="00C42A18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C42A18">
        <w:rPr>
          <w:rFonts w:ascii="Times New Roman" w:hAnsi="Times New Roman"/>
          <w:bCs/>
          <w:iCs/>
          <w:sz w:val="24"/>
          <w:szCs w:val="24"/>
          <w:lang w:eastAsia="en-US"/>
        </w:rPr>
        <w:t>Жук Денис Станиславович – Заместитель директора по капитальному строительству – начальник управления филиала ПАО «Россети Московский регион» – Северные электрические сети;</w:t>
      </w:r>
    </w:p>
    <w:p w:rsidR="00B426FA" w:rsidRDefault="00B426FA" w:rsidP="00C42A18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B426FA">
        <w:rPr>
          <w:rFonts w:ascii="Times New Roman" w:hAnsi="Times New Roman"/>
          <w:bCs/>
          <w:iCs/>
          <w:sz w:val="24"/>
          <w:szCs w:val="24"/>
          <w:lang w:eastAsia="en-US"/>
        </w:rPr>
        <w:t>Дементьев Дмитрий Николаевич –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</w:t>
      </w:r>
      <w:r w:rsidRPr="00B426FA">
        <w:rPr>
          <w:rFonts w:ascii="Times New Roman" w:hAnsi="Times New Roman"/>
          <w:bCs/>
          <w:iCs/>
          <w:sz w:val="24"/>
          <w:szCs w:val="24"/>
          <w:lang w:eastAsia="en-US"/>
        </w:rPr>
        <w:t>заместитель главного инженера по высоковольтным сетям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>;</w:t>
      </w:r>
    </w:p>
    <w:p w:rsidR="00B426FA" w:rsidRDefault="00B426FA" w:rsidP="00C42A18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B426FA">
        <w:rPr>
          <w:rFonts w:ascii="Times New Roman" w:hAnsi="Times New Roman"/>
          <w:bCs/>
          <w:iCs/>
          <w:sz w:val="24"/>
          <w:szCs w:val="24"/>
          <w:lang w:eastAsia="en-US"/>
        </w:rPr>
        <w:t>Ганш Инна Юрьевна –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</w:t>
      </w:r>
      <w:r w:rsidRPr="00B426FA">
        <w:rPr>
          <w:rFonts w:ascii="Times New Roman" w:hAnsi="Times New Roman"/>
          <w:bCs/>
          <w:iCs/>
          <w:sz w:val="24"/>
          <w:szCs w:val="24"/>
          <w:lang w:eastAsia="en-US"/>
        </w:rPr>
        <w:t>начальник фина</w:t>
      </w:r>
      <w:r w:rsidR="00877641">
        <w:rPr>
          <w:rFonts w:ascii="Times New Roman" w:hAnsi="Times New Roman"/>
          <w:bCs/>
          <w:iCs/>
          <w:sz w:val="24"/>
          <w:szCs w:val="24"/>
          <w:lang w:eastAsia="en-US"/>
        </w:rPr>
        <w:t>нсово-экономического управления;</w:t>
      </w:r>
    </w:p>
    <w:p w:rsidR="00877641" w:rsidRDefault="00877641" w:rsidP="00C42A18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877641">
        <w:rPr>
          <w:rFonts w:ascii="Times New Roman" w:hAnsi="Times New Roman"/>
          <w:bCs/>
          <w:iCs/>
          <w:sz w:val="24"/>
          <w:szCs w:val="24"/>
          <w:lang w:eastAsia="en-US"/>
        </w:rPr>
        <w:t>Пезов Павел Михайлович – Заместитель главного инженера по распределительным сетям</w:t>
      </w:r>
      <w:r w:rsidR="003E1D93">
        <w:rPr>
          <w:rFonts w:ascii="Times New Roman" w:hAnsi="Times New Roman"/>
          <w:bCs/>
          <w:iCs/>
          <w:sz w:val="24"/>
          <w:szCs w:val="24"/>
          <w:lang w:eastAsia="en-US"/>
        </w:rPr>
        <w:t>;</w:t>
      </w:r>
    </w:p>
    <w:p w:rsidR="003E1D93" w:rsidRDefault="003E1D93" w:rsidP="00C42A18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3E1D93">
        <w:rPr>
          <w:rFonts w:ascii="Times New Roman" w:hAnsi="Times New Roman"/>
          <w:bCs/>
          <w:iCs/>
          <w:sz w:val="24"/>
          <w:szCs w:val="24"/>
          <w:lang w:eastAsia="en-US"/>
        </w:rPr>
        <w:t>Скворцов Роман Васильевич – главный специалист отдела правового обеспечения.</w:t>
      </w:r>
    </w:p>
    <w:p w:rsidR="00415761" w:rsidRPr="00415761" w:rsidRDefault="00415761" w:rsidP="00C42A18">
      <w:pPr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415761">
        <w:rPr>
          <w:rFonts w:ascii="Times New Roman" w:hAnsi="Times New Roman"/>
          <w:b/>
          <w:bCs/>
          <w:sz w:val="24"/>
          <w:szCs w:val="24"/>
          <w:lang w:eastAsia="en-US"/>
        </w:rPr>
        <w:t xml:space="preserve">Ответственный секретарь </w:t>
      </w:r>
      <w:r w:rsidR="001B6529">
        <w:rPr>
          <w:rFonts w:ascii="Times New Roman" w:hAnsi="Times New Roman"/>
          <w:b/>
          <w:bCs/>
          <w:sz w:val="24"/>
          <w:szCs w:val="24"/>
          <w:lang w:eastAsia="en-US"/>
        </w:rPr>
        <w:t xml:space="preserve">Закупочной </w:t>
      </w:r>
      <w:r w:rsidR="00ED0B20">
        <w:rPr>
          <w:rFonts w:ascii="Times New Roman" w:hAnsi="Times New Roman"/>
          <w:b/>
          <w:bCs/>
          <w:sz w:val="24"/>
          <w:szCs w:val="24"/>
          <w:lang w:eastAsia="en-US"/>
        </w:rPr>
        <w:t>комиссии</w:t>
      </w:r>
      <w:r w:rsidRPr="00415761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(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без права</w:t>
      </w:r>
      <w:r w:rsidRPr="00415761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голоса):</w:t>
      </w:r>
    </w:p>
    <w:p w:rsidR="003F39D0" w:rsidRPr="00F14F10" w:rsidRDefault="00A61BED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Тихомирова Вера Олеговна</w:t>
      </w:r>
      <w:r w:rsidR="00B93E23">
        <w:rPr>
          <w:rFonts w:ascii="Times New Roman" w:hAnsi="Times New Roman"/>
          <w:sz w:val="24"/>
          <w:szCs w:val="24"/>
          <w:lang w:eastAsia="en-US"/>
        </w:rPr>
        <w:t xml:space="preserve"> – Г</w:t>
      </w:r>
      <w:r w:rsidR="00CB5198" w:rsidRPr="00CB5198">
        <w:rPr>
          <w:rFonts w:ascii="Times New Roman" w:hAnsi="Times New Roman"/>
          <w:sz w:val="24"/>
          <w:szCs w:val="24"/>
          <w:lang w:eastAsia="en-US"/>
        </w:rPr>
        <w:t xml:space="preserve">лавный специалист сектора по организации закупок </w:t>
      </w:r>
      <w:r w:rsidR="008C404B" w:rsidRPr="008C404B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филиала </w:t>
      </w:r>
      <w:r w:rsidR="00FC5B72" w:rsidRPr="00FC5B72">
        <w:rPr>
          <w:rFonts w:ascii="Times New Roman" w:hAnsi="Times New Roman"/>
          <w:bCs/>
          <w:iCs/>
          <w:sz w:val="24"/>
          <w:szCs w:val="24"/>
          <w:lang w:eastAsia="en-US"/>
        </w:rPr>
        <w:t>ПАО «Россети Московский регион»</w:t>
      </w:r>
      <w:r w:rsidR="008C404B" w:rsidRPr="008C404B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– Северные электрические сети</w:t>
      </w:r>
      <w:r w:rsidR="00CB5198" w:rsidRPr="00CB5198">
        <w:rPr>
          <w:rFonts w:ascii="Times New Roman" w:hAnsi="Times New Roman"/>
          <w:sz w:val="24"/>
          <w:szCs w:val="24"/>
          <w:lang w:eastAsia="en-US"/>
        </w:rPr>
        <w:t>.</w:t>
      </w:r>
    </w:p>
    <w:p w:rsidR="00415761" w:rsidRPr="00CB5198" w:rsidRDefault="00415761" w:rsidP="008C404B">
      <w:pPr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415761">
        <w:rPr>
          <w:rFonts w:ascii="Times New Roman" w:hAnsi="Times New Roman"/>
          <w:b/>
          <w:sz w:val="24"/>
          <w:szCs w:val="24"/>
          <w:lang w:eastAsia="en-US"/>
        </w:rPr>
        <w:t>СЛУШАЛИ:</w:t>
      </w:r>
    </w:p>
    <w:p w:rsidR="003E1D93" w:rsidRDefault="004E0AD2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Тихомирову В.О.</w:t>
      </w:r>
      <w:r w:rsidR="00415761" w:rsidRPr="00415761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415761">
        <w:rPr>
          <w:rFonts w:ascii="Times New Roman" w:hAnsi="Times New Roman"/>
          <w:b/>
          <w:sz w:val="24"/>
          <w:szCs w:val="24"/>
          <w:lang w:eastAsia="en-US"/>
        </w:rPr>
        <w:t xml:space="preserve">– </w:t>
      </w:r>
      <w:r w:rsidR="00415761">
        <w:rPr>
          <w:rFonts w:ascii="Times New Roman" w:hAnsi="Times New Roman"/>
          <w:sz w:val="24"/>
          <w:szCs w:val="24"/>
          <w:lang w:eastAsia="en-US"/>
        </w:rPr>
        <w:t xml:space="preserve">Главного специалиста сектора по организации закупок филиала </w:t>
      </w:r>
      <w:r w:rsidR="00FC5B72" w:rsidRPr="00FC5B72">
        <w:rPr>
          <w:rFonts w:ascii="Times New Roman" w:hAnsi="Times New Roman"/>
          <w:bCs/>
          <w:iCs/>
          <w:sz w:val="24"/>
          <w:szCs w:val="24"/>
          <w:lang w:eastAsia="en-US"/>
        </w:rPr>
        <w:t>ПАО «Россети Московский регион»</w:t>
      </w:r>
      <w:r w:rsidR="00415761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415761" w:rsidRPr="00415761">
        <w:rPr>
          <w:rFonts w:ascii="Times New Roman" w:hAnsi="Times New Roman"/>
          <w:bCs/>
          <w:sz w:val="24"/>
          <w:szCs w:val="24"/>
          <w:lang w:eastAsia="en-US"/>
        </w:rPr>
        <w:t>–</w:t>
      </w:r>
      <w:r w:rsidR="00415761">
        <w:rPr>
          <w:rFonts w:ascii="Times New Roman" w:hAnsi="Times New Roman"/>
          <w:sz w:val="24"/>
          <w:szCs w:val="24"/>
          <w:lang w:eastAsia="en-US"/>
        </w:rPr>
        <w:t xml:space="preserve"> Северные электрические сети.</w:t>
      </w:r>
    </w:p>
    <w:p w:rsidR="003E1D93" w:rsidRPr="003E1D93" w:rsidRDefault="003E1D93" w:rsidP="003E1D93">
      <w:pPr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3E1D93">
        <w:rPr>
          <w:rFonts w:ascii="Times New Roman" w:hAnsi="Times New Roman"/>
          <w:b/>
          <w:sz w:val="24"/>
          <w:szCs w:val="24"/>
          <w:lang w:eastAsia="en-US"/>
        </w:rPr>
        <w:t>ЗАОЧНОЕ ГОЛОСОВАНИЕ ПО ОПРОСНЫМ ЛИСТАМ:</w:t>
      </w:r>
    </w:p>
    <w:p w:rsidR="003E1D93" w:rsidRPr="003E1D93" w:rsidRDefault="003E1D93" w:rsidP="003E1D93">
      <w:pPr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3E1D93">
        <w:rPr>
          <w:rFonts w:ascii="Times New Roman" w:hAnsi="Times New Roman"/>
          <w:b/>
          <w:sz w:val="24"/>
          <w:szCs w:val="24"/>
          <w:lang w:eastAsia="en-US"/>
        </w:rPr>
        <w:t>ЧЛЕНЫ ЗАКУПОЧНОЙ КОМИССИИ:</w:t>
      </w:r>
    </w:p>
    <w:p w:rsidR="003E1D93" w:rsidRDefault="003E1D93" w:rsidP="003E1D93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3E1D93">
        <w:rPr>
          <w:rFonts w:ascii="Times New Roman" w:hAnsi="Times New Roman"/>
          <w:sz w:val="24"/>
          <w:szCs w:val="24"/>
          <w:lang w:eastAsia="en-US"/>
        </w:rPr>
        <w:t>1)   Гусев Константин Витальевич – Начальник управления организации конкурсных закупок ПАО «Россети Московский регион».</w:t>
      </w:r>
    </w:p>
    <w:p w:rsidR="00415761" w:rsidRPr="00415761" w:rsidRDefault="00415761" w:rsidP="008C404B">
      <w:pPr>
        <w:pStyle w:val="ab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415761">
        <w:rPr>
          <w:rFonts w:ascii="Times New Roman" w:hAnsi="Times New Roman"/>
          <w:b/>
          <w:bCs/>
          <w:sz w:val="24"/>
          <w:szCs w:val="24"/>
          <w:lang w:eastAsia="en-US"/>
        </w:rPr>
        <w:t>ВОПРОСЫ ЗАСЕДАНИЯ:</w:t>
      </w:r>
    </w:p>
    <w:p w:rsidR="00415761" w:rsidRPr="00415761" w:rsidRDefault="00415761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415761">
        <w:rPr>
          <w:rFonts w:ascii="Times New Roman" w:hAnsi="Times New Roman"/>
          <w:sz w:val="24"/>
          <w:szCs w:val="24"/>
          <w:lang w:eastAsia="en-US"/>
        </w:rPr>
        <w:t xml:space="preserve">Об утверждении Извещений о проведении запросов </w:t>
      </w:r>
      <w:r w:rsidR="00431112" w:rsidRPr="00431112">
        <w:rPr>
          <w:rFonts w:ascii="Times New Roman" w:hAnsi="Times New Roman"/>
          <w:sz w:val="24"/>
          <w:szCs w:val="24"/>
          <w:lang w:eastAsia="en-US"/>
        </w:rPr>
        <w:t>цен</w:t>
      </w:r>
      <w:r w:rsidR="00414C53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и Руководства</w:t>
      </w:r>
      <w:r w:rsidR="00414C53" w:rsidRPr="00414C53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по экспертной оценке,</w:t>
      </w:r>
      <w:r w:rsidRPr="00415761">
        <w:rPr>
          <w:rFonts w:ascii="Times New Roman" w:hAnsi="Times New Roman"/>
          <w:sz w:val="24"/>
          <w:szCs w:val="24"/>
          <w:lang w:eastAsia="en-US"/>
        </w:rPr>
        <w:t xml:space="preserve"> по лотам согласно приложению 1 к настоящему протоколу. </w:t>
      </w:r>
    </w:p>
    <w:p w:rsidR="005E033B" w:rsidRPr="00415761" w:rsidRDefault="005E033B" w:rsidP="008C404B">
      <w:pPr>
        <w:pStyle w:val="ab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415761">
        <w:rPr>
          <w:rFonts w:ascii="Times New Roman" w:hAnsi="Times New Roman"/>
          <w:b/>
          <w:sz w:val="24"/>
          <w:szCs w:val="24"/>
          <w:lang w:eastAsia="en-US"/>
        </w:rPr>
        <w:t>РЕШИЛИ:</w:t>
      </w:r>
    </w:p>
    <w:p w:rsidR="005E033B" w:rsidRPr="00CB5198" w:rsidRDefault="005E033B" w:rsidP="00A36340">
      <w:pPr>
        <w:spacing w:after="120"/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 xml:space="preserve">1. </w:t>
      </w:r>
      <w:r w:rsidR="008C404B" w:rsidRPr="008C404B">
        <w:rPr>
          <w:rFonts w:ascii="Times New Roman" w:hAnsi="Times New Roman"/>
          <w:sz w:val="24"/>
          <w:szCs w:val="24"/>
          <w:lang w:eastAsia="en-US"/>
        </w:rPr>
        <w:t xml:space="preserve">Утвердить Извещения о проведении запросов </w:t>
      </w:r>
      <w:r w:rsidR="00414C53">
        <w:rPr>
          <w:rFonts w:ascii="Times New Roman" w:hAnsi="Times New Roman"/>
          <w:sz w:val="24"/>
          <w:szCs w:val="24"/>
          <w:lang w:eastAsia="en-US"/>
        </w:rPr>
        <w:t xml:space="preserve">цен и </w:t>
      </w:r>
      <w:r w:rsidR="00414C53" w:rsidRPr="00414C53">
        <w:rPr>
          <w:rFonts w:ascii="Times New Roman" w:hAnsi="Times New Roman"/>
          <w:sz w:val="24"/>
          <w:szCs w:val="24"/>
          <w:lang w:eastAsia="en-US"/>
        </w:rPr>
        <w:t xml:space="preserve">Руководства по экспертной оценке </w:t>
      </w:r>
      <w:r w:rsidR="008C404B" w:rsidRPr="008C404B">
        <w:rPr>
          <w:rFonts w:ascii="Times New Roman" w:hAnsi="Times New Roman"/>
          <w:sz w:val="24"/>
          <w:szCs w:val="24"/>
          <w:lang w:eastAsia="en-US"/>
        </w:rPr>
        <w:t>по лотам согласно приложению 1 к настоящему протоколу.</w:t>
      </w:r>
      <w:r w:rsidRPr="00CB5198"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:rsidR="00944962" w:rsidRPr="00FE7EA9" w:rsidRDefault="005E033B" w:rsidP="008C404B">
      <w:pPr>
        <w:pStyle w:val="ab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8C404B">
        <w:rPr>
          <w:rFonts w:ascii="Times New Roman" w:hAnsi="Times New Roman"/>
          <w:b/>
          <w:sz w:val="24"/>
          <w:szCs w:val="24"/>
          <w:lang w:eastAsia="en-US"/>
        </w:rPr>
        <w:t>РЕЗУЛЬТАТЫ ГОЛОСОВАНИЯ:</w:t>
      </w:r>
    </w:p>
    <w:p w:rsidR="005E033B" w:rsidRPr="00CB5198" w:rsidRDefault="00CB5198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>«За»</w:t>
      </w:r>
      <w:r w:rsidR="00517AB0">
        <w:rPr>
          <w:rFonts w:ascii="Times New Roman" w:hAnsi="Times New Roman"/>
          <w:sz w:val="24"/>
          <w:szCs w:val="24"/>
          <w:lang w:eastAsia="en-US"/>
        </w:rPr>
        <w:t xml:space="preserve"> «11</w:t>
      </w:r>
      <w:r w:rsidRPr="00CB5198">
        <w:rPr>
          <w:rFonts w:ascii="Times New Roman" w:hAnsi="Times New Roman"/>
          <w:sz w:val="24"/>
          <w:szCs w:val="24"/>
          <w:lang w:eastAsia="en-US"/>
        </w:rPr>
        <w:t xml:space="preserve">» </w:t>
      </w:r>
      <w:r w:rsidR="005E033B" w:rsidRPr="00CB5198">
        <w:rPr>
          <w:rFonts w:ascii="Times New Roman" w:hAnsi="Times New Roman"/>
          <w:sz w:val="24"/>
          <w:szCs w:val="24"/>
          <w:lang w:eastAsia="en-US"/>
        </w:rPr>
        <w:t>членов Закупочной комиссии.</w:t>
      </w:r>
    </w:p>
    <w:p w:rsidR="005E033B" w:rsidRPr="00CB5198" w:rsidRDefault="00CB5198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 xml:space="preserve">«Против» «0» </w:t>
      </w:r>
      <w:r w:rsidR="005E033B" w:rsidRPr="00CB5198">
        <w:rPr>
          <w:rFonts w:ascii="Times New Roman" w:hAnsi="Times New Roman"/>
          <w:sz w:val="24"/>
          <w:szCs w:val="24"/>
          <w:lang w:eastAsia="en-US"/>
        </w:rPr>
        <w:t>членов Закупочной комиссии.</w:t>
      </w:r>
    </w:p>
    <w:p w:rsidR="00944962" w:rsidRDefault="00CB5198" w:rsidP="00A36340">
      <w:pPr>
        <w:spacing w:after="120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 xml:space="preserve">«Воздержалось» «0» </w:t>
      </w:r>
      <w:r w:rsidR="005E033B" w:rsidRPr="00CB5198">
        <w:rPr>
          <w:rFonts w:ascii="Times New Roman" w:hAnsi="Times New Roman"/>
          <w:sz w:val="24"/>
          <w:szCs w:val="24"/>
          <w:lang w:eastAsia="en-US"/>
        </w:rPr>
        <w:t>членов Закупочной комиссии.</w:t>
      </w:r>
      <w:r w:rsidR="005E033B" w:rsidRPr="005E033B"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</w:p>
    <w:p w:rsidR="00CB5198" w:rsidRPr="00FC712B" w:rsidRDefault="005E033B" w:rsidP="00A36340">
      <w:pPr>
        <w:pStyle w:val="ab"/>
        <w:numPr>
          <w:ilvl w:val="0"/>
          <w:numId w:val="14"/>
        </w:numPr>
        <w:tabs>
          <w:tab w:val="left" w:pos="567"/>
        </w:tabs>
        <w:ind w:left="0" w:firstLine="0"/>
        <w:rPr>
          <w:rFonts w:ascii="Times New Roman" w:hAnsi="Times New Roman"/>
          <w:b/>
          <w:sz w:val="24"/>
          <w:szCs w:val="24"/>
          <w:lang w:eastAsia="en-US"/>
        </w:rPr>
      </w:pPr>
      <w:r w:rsidRPr="008C404B">
        <w:rPr>
          <w:rFonts w:ascii="Times New Roman" w:hAnsi="Times New Roman"/>
          <w:b/>
          <w:sz w:val="24"/>
          <w:szCs w:val="24"/>
          <w:lang w:eastAsia="en-US"/>
        </w:rPr>
        <w:t>ПОДПИСИ: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985"/>
        <w:gridCol w:w="3118"/>
        <w:gridCol w:w="2268"/>
      </w:tblGrid>
      <w:tr w:rsidR="00517AB0" w:rsidRPr="005E033B" w:rsidTr="008C404B">
        <w:trPr>
          <w:cantSplit/>
          <w:trHeight w:val="688"/>
        </w:trPr>
        <w:tc>
          <w:tcPr>
            <w:tcW w:w="2835" w:type="dxa"/>
            <w:vAlign w:val="center"/>
          </w:tcPr>
          <w:p w:rsidR="00517AB0" w:rsidRPr="00CB5198" w:rsidRDefault="00517AB0" w:rsidP="00517AB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Заместитель председателя </w:t>
            </w:r>
            <w:r w:rsidRPr="00CB5198">
              <w:rPr>
                <w:rFonts w:ascii="Times New Roman" w:hAnsi="Times New Roman"/>
                <w:sz w:val="24"/>
                <w:szCs w:val="24"/>
                <w:lang w:eastAsia="en-US"/>
              </w:rPr>
              <w:t>Закупочной комиссии:</w:t>
            </w:r>
          </w:p>
        </w:tc>
        <w:tc>
          <w:tcPr>
            <w:tcW w:w="1985" w:type="dxa"/>
            <w:vAlign w:val="center"/>
          </w:tcPr>
          <w:p w:rsidR="00517AB0" w:rsidRPr="00D97C42" w:rsidRDefault="00517AB0" w:rsidP="00517AB0">
            <w:pPr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Титов А.В.</w:t>
            </w:r>
          </w:p>
        </w:tc>
        <w:tc>
          <w:tcPr>
            <w:tcW w:w="3118" w:type="dxa"/>
            <w:vAlign w:val="center"/>
          </w:tcPr>
          <w:p w:rsidR="00517AB0" w:rsidRPr="00CB5198" w:rsidRDefault="00517AB0" w:rsidP="00517AB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Д</w:t>
            </w:r>
            <w:r w:rsidRPr="00FE12B5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иректор по логистике и МТ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 xml:space="preserve">О – начальник управления </w:t>
            </w:r>
          </w:p>
        </w:tc>
        <w:tc>
          <w:tcPr>
            <w:tcW w:w="2268" w:type="dxa"/>
            <w:vAlign w:val="center"/>
          </w:tcPr>
          <w:p w:rsidR="00517AB0" w:rsidRPr="00CB5198" w:rsidRDefault="00517AB0" w:rsidP="00517AB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97C42" w:rsidRPr="005E033B" w:rsidTr="008C404B">
        <w:trPr>
          <w:trHeight w:val="698"/>
        </w:trPr>
        <w:tc>
          <w:tcPr>
            <w:tcW w:w="2835" w:type="dxa"/>
            <w:vAlign w:val="center"/>
          </w:tcPr>
          <w:p w:rsidR="00D97C42" w:rsidRPr="00CB5198" w:rsidRDefault="00D97C42" w:rsidP="008C404B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B5198">
              <w:rPr>
                <w:rFonts w:ascii="Times New Roman" w:hAnsi="Times New Roman"/>
                <w:sz w:val="24"/>
                <w:szCs w:val="24"/>
                <w:lang w:eastAsia="en-US"/>
              </w:rPr>
              <w:t>Секретарь Закупочной  комиссии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1985" w:type="dxa"/>
            <w:vAlign w:val="center"/>
          </w:tcPr>
          <w:p w:rsidR="00D97C42" w:rsidRPr="00480851" w:rsidRDefault="00CC68F8" w:rsidP="008C404B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Тихомирова В.О. </w:t>
            </w:r>
          </w:p>
        </w:tc>
        <w:tc>
          <w:tcPr>
            <w:tcW w:w="3118" w:type="dxa"/>
            <w:vAlign w:val="center"/>
          </w:tcPr>
          <w:p w:rsidR="00D97C42" w:rsidRPr="00CB5198" w:rsidRDefault="00D97C42" w:rsidP="008C404B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Главный специалист сектора по организации закупок</w:t>
            </w:r>
          </w:p>
        </w:tc>
        <w:tc>
          <w:tcPr>
            <w:tcW w:w="2268" w:type="dxa"/>
            <w:vAlign w:val="center"/>
          </w:tcPr>
          <w:p w:rsidR="00D97C42" w:rsidRPr="00CB5198" w:rsidRDefault="00D97C42" w:rsidP="00D97C42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5E033B" w:rsidRPr="00CB5198" w:rsidRDefault="005E033B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>Приложения:</w:t>
      </w:r>
    </w:p>
    <w:p w:rsidR="005E033B" w:rsidRPr="00CB5198" w:rsidRDefault="005E033B" w:rsidP="008C404B">
      <w:pPr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>Перечень закупок к утверждению Закупочной комиссией;</w:t>
      </w:r>
    </w:p>
    <w:p w:rsidR="00AA65A5" w:rsidRDefault="005E033B" w:rsidP="006F7C30">
      <w:pPr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>Лист регистрации членов Закупочной комиссии.</w:t>
      </w:r>
    </w:p>
    <w:p w:rsidR="00892BBB" w:rsidRDefault="00892BBB" w:rsidP="00D97C42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D97C42" w:rsidRPr="00CC413F" w:rsidRDefault="00D97C42" w:rsidP="00D97C42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  <w:r w:rsidRPr="00CC413F">
        <w:rPr>
          <w:rFonts w:ascii="Times New Roman" w:hAnsi="Times New Roman"/>
          <w:i/>
          <w:sz w:val="22"/>
          <w:szCs w:val="24"/>
          <w:lang w:eastAsia="en-US"/>
        </w:rPr>
        <w:t xml:space="preserve">Приложение №1 </w:t>
      </w:r>
    </w:p>
    <w:p w:rsidR="00A24F95" w:rsidRDefault="00D97C42" w:rsidP="008E4D06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  <w:r w:rsidRPr="00CC413F">
        <w:rPr>
          <w:rFonts w:ascii="Times New Roman" w:hAnsi="Times New Roman"/>
          <w:i/>
          <w:sz w:val="22"/>
          <w:szCs w:val="24"/>
          <w:lang w:eastAsia="en-US"/>
        </w:rPr>
        <w:t xml:space="preserve">к Протоколу </w:t>
      </w:r>
      <w:r w:rsidRPr="004E0AD2">
        <w:rPr>
          <w:rFonts w:ascii="Times New Roman" w:hAnsi="Times New Roman"/>
          <w:i/>
          <w:sz w:val="22"/>
          <w:szCs w:val="24"/>
          <w:lang w:eastAsia="en-US"/>
        </w:rPr>
        <w:t>С/</w:t>
      </w:r>
      <w:r w:rsidR="00E732BA">
        <w:rPr>
          <w:rFonts w:ascii="Times New Roman" w:hAnsi="Times New Roman"/>
          <w:i/>
          <w:sz w:val="22"/>
          <w:szCs w:val="24"/>
          <w:lang w:eastAsia="en-US"/>
        </w:rPr>
        <w:t>2</w:t>
      </w:r>
      <w:r w:rsidR="00B50F96">
        <w:rPr>
          <w:rFonts w:ascii="Times New Roman" w:hAnsi="Times New Roman"/>
          <w:i/>
          <w:sz w:val="22"/>
          <w:szCs w:val="24"/>
          <w:lang w:eastAsia="en-US"/>
        </w:rPr>
        <w:t>7</w:t>
      </w:r>
      <w:r w:rsidR="006A1606" w:rsidRPr="004E0AD2">
        <w:rPr>
          <w:rFonts w:ascii="Times New Roman" w:hAnsi="Times New Roman"/>
          <w:i/>
          <w:sz w:val="22"/>
          <w:szCs w:val="24"/>
          <w:lang w:eastAsia="en-US"/>
        </w:rPr>
        <w:t>/</w:t>
      </w:r>
      <w:r w:rsidR="00C80317" w:rsidRPr="00CC413F">
        <w:rPr>
          <w:rFonts w:ascii="Times New Roman" w:hAnsi="Times New Roman"/>
          <w:i/>
          <w:sz w:val="22"/>
          <w:szCs w:val="24"/>
          <w:lang w:eastAsia="en-US"/>
        </w:rPr>
        <w:t>20</w:t>
      </w:r>
      <w:r w:rsidR="00E55B11" w:rsidRPr="00CC413F">
        <w:rPr>
          <w:rFonts w:ascii="Times New Roman" w:hAnsi="Times New Roman"/>
          <w:i/>
          <w:sz w:val="22"/>
          <w:szCs w:val="24"/>
          <w:lang w:eastAsia="en-US"/>
        </w:rPr>
        <w:t>2</w:t>
      </w:r>
      <w:r w:rsidR="00C7637F">
        <w:rPr>
          <w:rFonts w:ascii="Times New Roman" w:hAnsi="Times New Roman"/>
          <w:i/>
          <w:sz w:val="22"/>
          <w:szCs w:val="24"/>
          <w:lang w:eastAsia="en-US"/>
        </w:rPr>
        <w:t>6</w:t>
      </w:r>
      <w:r w:rsidR="00C21C4C" w:rsidRPr="00CC413F">
        <w:rPr>
          <w:rFonts w:ascii="Times New Roman" w:hAnsi="Times New Roman"/>
          <w:i/>
          <w:sz w:val="22"/>
          <w:szCs w:val="24"/>
          <w:lang w:eastAsia="en-US"/>
        </w:rPr>
        <w:t xml:space="preserve"> </w:t>
      </w:r>
      <w:r w:rsidRPr="00CC413F">
        <w:rPr>
          <w:rFonts w:ascii="Times New Roman" w:hAnsi="Times New Roman"/>
          <w:i/>
          <w:sz w:val="22"/>
          <w:szCs w:val="24"/>
          <w:lang w:eastAsia="en-US"/>
        </w:rPr>
        <w:t>от «</w:t>
      </w:r>
      <w:r w:rsidR="00B50F96">
        <w:rPr>
          <w:rFonts w:ascii="Times New Roman" w:hAnsi="Times New Roman"/>
          <w:i/>
          <w:sz w:val="22"/>
          <w:szCs w:val="24"/>
          <w:lang w:eastAsia="en-US"/>
        </w:rPr>
        <w:t>28</w:t>
      </w:r>
      <w:r w:rsidRPr="00CC413F">
        <w:rPr>
          <w:rFonts w:ascii="Times New Roman" w:hAnsi="Times New Roman"/>
          <w:i/>
          <w:sz w:val="22"/>
          <w:szCs w:val="24"/>
          <w:lang w:eastAsia="en-US"/>
        </w:rPr>
        <w:t xml:space="preserve">» </w:t>
      </w:r>
      <w:r w:rsidR="00DB206A">
        <w:rPr>
          <w:rFonts w:ascii="Times New Roman" w:hAnsi="Times New Roman"/>
          <w:i/>
          <w:sz w:val="22"/>
          <w:szCs w:val="24"/>
          <w:lang w:eastAsia="en-US"/>
        </w:rPr>
        <w:t>апреля</w:t>
      </w:r>
      <w:r w:rsidR="00A90019">
        <w:rPr>
          <w:rFonts w:ascii="Times New Roman" w:hAnsi="Times New Roman"/>
          <w:i/>
          <w:sz w:val="22"/>
          <w:szCs w:val="24"/>
          <w:lang w:eastAsia="en-US"/>
        </w:rPr>
        <w:t xml:space="preserve"> </w:t>
      </w:r>
      <w:r w:rsidR="008C404B" w:rsidRPr="00CC413F">
        <w:rPr>
          <w:rFonts w:ascii="Times New Roman" w:hAnsi="Times New Roman"/>
          <w:i/>
          <w:sz w:val="22"/>
          <w:szCs w:val="24"/>
          <w:lang w:eastAsia="en-US"/>
        </w:rPr>
        <w:t>20</w:t>
      </w:r>
      <w:r w:rsidR="00E55B11" w:rsidRPr="00CC413F">
        <w:rPr>
          <w:rFonts w:ascii="Times New Roman" w:hAnsi="Times New Roman"/>
          <w:i/>
          <w:sz w:val="22"/>
          <w:szCs w:val="24"/>
          <w:lang w:eastAsia="en-US"/>
        </w:rPr>
        <w:t>2</w:t>
      </w:r>
      <w:r w:rsidR="00C7637F">
        <w:rPr>
          <w:rFonts w:ascii="Times New Roman" w:hAnsi="Times New Roman"/>
          <w:i/>
          <w:sz w:val="22"/>
          <w:szCs w:val="24"/>
          <w:lang w:eastAsia="en-US"/>
        </w:rPr>
        <w:t>6</w:t>
      </w:r>
      <w:r w:rsidRPr="00CC413F">
        <w:rPr>
          <w:rFonts w:ascii="Times New Roman" w:hAnsi="Times New Roman"/>
          <w:i/>
          <w:sz w:val="22"/>
          <w:szCs w:val="24"/>
          <w:lang w:eastAsia="en-US"/>
        </w:rPr>
        <w:t>г.</w:t>
      </w:r>
    </w:p>
    <w:p w:rsidR="008E4D06" w:rsidRDefault="008E4D06" w:rsidP="008E4D06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1267DF" w:rsidRDefault="00C673C6" w:rsidP="009C1B8E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C673C6">
        <w:rPr>
          <w:rFonts w:ascii="Times New Roman" w:hAnsi="Times New Roman"/>
          <w:b/>
          <w:sz w:val="24"/>
          <w:szCs w:val="24"/>
          <w:lang w:eastAsia="en-US"/>
        </w:rPr>
        <w:t>Перечень закупок к утверждению Закупочной комиссией</w:t>
      </w:r>
    </w:p>
    <w:p w:rsidR="00A24F95" w:rsidRDefault="00A24F95" w:rsidP="009C1B8E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tbl>
      <w:tblPr>
        <w:tblStyle w:val="ad"/>
        <w:tblW w:w="10225" w:type="dxa"/>
        <w:jc w:val="center"/>
        <w:tblLook w:val="04A0" w:firstRow="1" w:lastRow="0" w:firstColumn="1" w:lastColumn="0" w:noHBand="0" w:noVBand="1"/>
      </w:tblPr>
      <w:tblGrid>
        <w:gridCol w:w="2278"/>
        <w:gridCol w:w="7947"/>
      </w:tblGrid>
      <w:tr w:rsidR="00C673C6" w:rsidRPr="00043E27" w:rsidTr="00C7637F">
        <w:trPr>
          <w:trHeight w:val="545"/>
          <w:jc w:val="center"/>
        </w:trPr>
        <w:tc>
          <w:tcPr>
            <w:tcW w:w="2278" w:type="dxa"/>
            <w:vAlign w:val="center"/>
          </w:tcPr>
          <w:p w:rsidR="00C673C6" w:rsidRPr="00043E27" w:rsidRDefault="00C673C6" w:rsidP="00043E27">
            <w:pPr>
              <w:jc w:val="center"/>
              <w:rPr>
                <w:rFonts w:ascii="Times New Roman" w:hAnsi="Times New Roman"/>
                <w:szCs w:val="18"/>
              </w:rPr>
            </w:pPr>
            <w:r w:rsidRPr="00043E27">
              <w:rPr>
                <w:rFonts w:ascii="Times New Roman" w:hAnsi="Times New Roman"/>
                <w:szCs w:val="18"/>
              </w:rPr>
              <w:t>Номер закупки</w:t>
            </w:r>
          </w:p>
          <w:p w:rsidR="00C673C6" w:rsidRPr="00043E27" w:rsidRDefault="00C673C6" w:rsidP="00043E27">
            <w:pPr>
              <w:jc w:val="center"/>
              <w:rPr>
                <w:rFonts w:ascii="Times New Roman" w:hAnsi="Times New Roman"/>
                <w:szCs w:val="18"/>
              </w:rPr>
            </w:pPr>
            <w:r w:rsidRPr="00043E27">
              <w:rPr>
                <w:rFonts w:ascii="Times New Roman" w:hAnsi="Times New Roman"/>
                <w:szCs w:val="18"/>
              </w:rPr>
              <w:t xml:space="preserve">(ID номер ЗНТ из </w:t>
            </w:r>
            <w:r w:rsidR="00FB5906" w:rsidRPr="00043E27">
              <w:rPr>
                <w:rFonts w:ascii="Times New Roman" w:hAnsi="Times New Roman"/>
                <w:szCs w:val="18"/>
              </w:rPr>
              <w:t>SAP</w:t>
            </w:r>
            <w:r w:rsidRPr="00043E27">
              <w:rPr>
                <w:rFonts w:ascii="Times New Roman" w:hAnsi="Times New Roman"/>
                <w:szCs w:val="18"/>
              </w:rPr>
              <w:t>)</w:t>
            </w:r>
          </w:p>
        </w:tc>
        <w:tc>
          <w:tcPr>
            <w:tcW w:w="7947" w:type="dxa"/>
            <w:vAlign w:val="center"/>
          </w:tcPr>
          <w:p w:rsidR="00C673C6" w:rsidRPr="00043E27" w:rsidRDefault="00C673C6" w:rsidP="00043E27">
            <w:pPr>
              <w:jc w:val="center"/>
              <w:rPr>
                <w:rFonts w:ascii="Times New Roman" w:hAnsi="Times New Roman"/>
                <w:szCs w:val="18"/>
              </w:rPr>
            </w:pPr>
            <w:r w:rsidRPr="00043E27">
              <w:rPr>
                <w:rFonts w:ascii="Times New Roman" w:hAnsi="Times New Roman"/>
                <w:szCs w:val="18"/>
              </w:rPr>
              <w:t>Наименование лота</w:t>
            </w:r>
          </w:p>
        </w:tc>
      </w:tr>
      <w:tr w:rsidR="00B50F96" w:rsidRPr="00043E27" w:rsidTr="003B7E84">
        <w:trPr>
          <w:trHeight w:val="849"/>
          <w:jc w:val="center"/>
        </w:trPr>
        <w:tc>
          <w:tcPr>
            <w:tcW w:w="2278" w:type="dxa"/>
            <w:vAlign w:val="center"/>
          </w:tcPr>
          <w:p w:rsidR="00B50F96" w:rsidRPr="00B50F96" w:rsidRDefault="00B50F96" w:rsidP="00B50F96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50F96">
              <w:rPr>
                <w:rFonts w:ascii="Times New Roman" w:hAnsi="Times New Roman"/>
                <w:color w:val="000000"/>
                <w:sz w:val="20"/>
              </w:rPr>
              <w:t>081-0024140</w:t>
            </w:r>
          </w:p>
        </w:tc>
        <w:tc>
          <w:tcPr>
            <w:tcW w:w="7947" w:type="dxa"/>
            <w:vAlign w:val="center"/>
          </w:tcPr>
          <w:p w:rsidR="00B50F96" w:rsidRPr="00B50F96" w:rsidRDefault="00B50F96" w:rsidP="00B50F96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50F96">
              <w:rPr>
                <w:rFonts w:ascii="Times New Roman" w:hAnsi="Times New Roman"/>
                <w:color w:val="000000"/>
                <w:sz w:val="20"/>
              </w:rPr>
              <w:t>Выполнение СМР, ПНР, оборудование по титулу:Модернизация ПС-110/35/6 кВ № 181 Клин путем замены выключателей 10 кВ в яч. № 11Б ф. 11Б 1-й секции и яч. № 22А ф. 22А 2-й секции РУ-10 кВ, в т.ч. ПИР, МО, Клинский р-н, г. Клин, Керамический проезд, д.15А</w:t>
            </w:r>
          </w:p>
        </w:tc>
      </w:tr>
      <w:tr w:rsidR="00B50F96" w:rsidRPr="00043E27" w:rsidTr="00B50F96">
        <w:trPr>
          <w:trHeight w:val="408"/>
          <w:jc w:val="center"/>
        </w:trPr>
        <w:tc>
          <w:tcPr>
            <w:tcW w:w="2278" w:type="dxa"/>
            <w:vAlign w:val="center"/>
          </w:tcPr>
          <w:p w:rsidR="00B50F96" w:rsidRPr="00B50F96" w:rsidRDefault="00B50F96" w:rsidP="00B50F96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50F96">
              <w:rPr>
                <w:rFonts w:ascii="Times New Roman" w:hAnsi="Times New Roman"/>
                <w:color w:val="000000"/>
                <w:sz w:val="20"/>
              </w:rPr>
              <w:t>081-0020814</w:t>
            </w:r>
          </w:p>
        </w:tc>
        <w:tc>
          <w:tcPr>
            <w:tcW w:w="7947" w:type="dxa"/>
            <w:vAlign w:val="center"/>
          </w:tcPr>
          <w:p w:rsidR="00B50F96" w:rsidRPr="00B50F96" w:rsidRDefault="00B50F96" w:rsidP="00B50F96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50F96">
              <w:rPr>
                <w:rFonts w:ascii="Times New Roman" w:hAnsi="Times New Roman"/>
                <w:color w:val="000000"/>
                <w:sz w:val="20"/>
              </w:rPr>
              <w:t>Выполнение СМР, ПНР полным иждивением Подрядчика(доп.объем) по титулу: Строительство КТП-250/6/0,4кВ, ВЛЗ-6 кВ от ВЛЗ-6 кВ ф. «14706»,  ПС №147 "Васькино", в т.ч. ПИР, МО, Солнечногорский р-н, д. Тараканово, уч.15</w:t>
            </w:r>
          </w:p>
        </w:tc>
      </w:tr>
      <w:tr w:rsidR="00B50F96" w:rsidRPr="00043E27" w:rsidTr="003B7E84">
        <w:trPr>
          <w:trHeight w:val="854"/>
          <w:jc w:val="center"/>
        </w:trPr>
        <w:tc>
          <w:tcPr>
            <w:tcW w:w="2278" w:type="dxa"/>
            <w:vAlign w:val="center"/>
          </w:tcPr>
          <w:p w:rsidR="00B50F96" w:rsidRPr="00B50F96" w:rsidRDefault="00B50F96" w:rsidP="00B50F96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50F96">
              <w:rPr>
                <w:rFonts w:ascii="Times New Roman" w:hAnsi="Times New Roman"/>
                <w:color w:val="000000"/>
                <w:sz w:val="20"/>
              </w:rPr>
              <w:t>081-0022955</w:t>
            </w:r>
          </w:p>
        </w:tc>
        <w:tc>
          <w:tcPr>
            <w:tcW w:w="7947" w:type="dxa"/>
            <w:vAlign w:val="center"/>
          </w:tcPr>
          <w:p w:rsidR="00B50F96" w:rsidRPr="00B50F96" w:rsidRDefault="00B50F96" w:rsidP="00B50F96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50F96">
              <w:rPr>
                <w:rFonts w:ascii="Times New Roman" w:hAnsi="Times New Roman"/>
                <w:color w:val="000000"/>
                <w:sz w:val="20"/>
              </w:rPr>
              <w:t>Выполнение СМР, ПНР по титулу: Реконструкция КЛ-10 кВ л.726 от ЦРП-10 кВ № 16 до РП-10 кВ № 931, ПС-110/10/6 кВ № 197 Хотьково, в т.ч. ПИР, МО, Сергиево-Посадский р-н, г. Хотьково, ул. Загорская</w:t>
            </w:r>
          </w:p>
        </w:tc>
      </w:tr>
      <w:tr w:rsidR="00B50F96" w:rsidRPr="00043E27" w:rsidTr="003B7E84">
        <w:trPr>
          <w:trHeight w:val="1121"/>
          <w:jc w:val="center"/>
        </w:trPr>
        <w:tc>
          <w:tcPr>
            <w:tcW w:w="2278" w:type="dxa"/>
            <w:vAlign w:val="center"/>
          </w:tcPr>
          <w:p w:rsidR="00B50F96" w:rsidRPr="00B50F96" w:rsidRDefault="00B50F96" w:rsidP="00B50F96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50F96">
              <w:rPr>
                <w:rFonts w:ascii="Times New Roman" w:hAnsi="Times New Roman"/>
                <w:color w:val="000000"/>
                <w:sz w:val="20"/>
              </w:rPr>
              <w:t>081-0023394</w:t>
            </w:r>
          </w:p>
        </w:tc>
        <w:tc>
          <w:tcPr>
            <w:tcW w:w="7947" w:type="dxa"/>
            <w:vAlign w:val="center"/>
          </w:tcPr>
          <w:p w:rsidR="00B50F96" w:rsidRPr="00B50F96" w:rsidRDefault="00B50F96" w:rsidP="00B50F96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50F96">
              <w:rPr>
                <w:rFonts w:ascii="Times New Roman" w:hAnsi="Times New Roman"/>
                <w:color w:val="000000"/>
                <w:sz w:val="20"/>
              </w:rPr>
              <w:t>Выполнение СМР, ПНР полным иждивением Подрядчика по титулу: Модернизация ПС-110/10 кВ № 220 "Ельдигино" путем расширения РУ-10 кВ с установкой одной ячейки на 2-ой с.ш., в т.ч. ПИР, МО, г. Пушкино, с. Семёновское</w:t>
            </w:r>
          </w:p>
        </w:tc>
      </w:tr>
      <w:tr w:rsidR="00B50F96" w:rsidRPr="00043E27" w:rsidTr="00B50F96">
        <w:trPr>
          <w:trHeight w:val="475"/>
          <w:jc w:val="center"/>
        </w:trPr>
        <w:tc>
          <w:tcPr>
            <w:tcW w:w="2278" w:type="dxa"/>
            <w:vAlign w:val="center"/>
          </w:tcPr>
          <w:p w:rsidR="00B50F96" w:rsidRPr="00B50F96" w:rsidRDefault="00B50F96" w:rsidP="00B50F96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50F96">
              <w:rPr>
                <w:rFonts w:ascii="Times New Roman" w:hAnsi="Times New Roman"/>
                <w:color w:val="000000"/>
                <w:sz w:val="20"/>
              </w:rPr>
              <w:t>081-0024111</w:t>
            </w:r>
          </w:p>
        </w:tc>
        <w:tc>
          <w:tcPr>
            <w:tcW w:w="7947" w:type="dxa"/>
            <w:vAlign w:val="center"/>
          </w:tcPr>
          <w:p w:rsidR="00B50F96" w:rsidRPr="00B50F96" w:rsidRDefault="00B50F96" w:rsidP="00B50F96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50F96">
              <w:rPr>
                <w:rFonts w:ascii="Times New Roman" w:hAnsi="Times New Roman"/>
                <w:color w:val="000000"/>
                <w:sz w:val="20"/>
              </w:rPr>
              <w:t>Выполнение СМР, ПНР, полным иждивением Подрядчика по титулу: Реконструкция КЛ-10 кВ в части перевода ф.71503 из ячейки №503 5 сек 10 кВ нового ЗРУ 10 кВ ПС №71 110/35/10 кВ №71 "Поварово" в ячейку №608 6 сек 10 кВ ПС №71 110/35/10 кВ №71 "Поварово", в т.ч. ПИР, МО, Солнечногорский р-н, д.Ложки</w:t>
            </w:r>
          </w:p>
        </w:tc>
      </w:tr>
      <w:tr w:rsidR="00B50F96" w:rsidRPr="00043E27" w:rsidTr="00B50F96">
        <w:trPr>
          <w:trHeight w:val="486"/>
          <w:jc w:val="center"/>
        </w:trPr>
        <w:tc>
          <w:tcPr>
            <w:tcW w:w="2278" w:type="dxa"/>
            <w:vAlign w:val="center"/>
          </w:tcPr>
          <w:p w:rsidR="00B50F96" w:rsidRPr="00B50F96" w:rsidRDefault="00B50F96" w:rsidP="00B50F96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50F96">
              <w:rPr>
                <w:rFonts w:ascii="Times New Roman" w:hAnsi="Times New Roman"/>
                <w:color w:val="000000"/>
                <w:sz w:val="20"/>
              </w:rPr>
              <w:t>081-0024119</w:t>
            </w:r>
          </w:p>
        </w:tc>
        <w:tc>
          <w:tcPr>
            <w:tcW w:w="7947" w:type="dxa"/>
            <w:vAlign w:val="center"/>
          </w:tcPr>
          <w:p w:rsidR="00B50F96" w:rsidRPr="00B50F96" w:rsidRDefault="00B50F96" w:rsidP="00B50F96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50F96">
              <w:rPr>
                <w:rFonts w:ascii="Times New Roman" w:hAnsi="Times New Roman"/>
                <w:color w:val="000000"/>
                <w:sz w:val="20"/>
              </w:rPr>
              <w:t>Выполнение СМР, ПНР, полным иждивением Подрядчика по титулу: Реконструкция ВЛЗ-6 кВ от оп.№ 18 до оп.№ 7 ф. ТП-6 кВ № 424 - ТП-6 кВ № 385 ПС-35/6 кВ №3 53 "Высоково", замена АСП на реклоузер, РЛР-6 кВ, в т.ч. ПИР, МО, Клинский р-н, с. Селинское</w:t>
            </w:r>
          </w:p>
        </w:tc>
      </w:tr>
      <w:tr w:rsidR="00B50F96" w:rsidRPr="00043E27" w:rsidTr="00B50F96">
        <w:trPr>
          <w:trHeight w:val="566"/>
          <w:jc w:val="center"/>
        </w:trPr>
        <w:tc>
          <w:tcPr>
            <w:tcW w:w="2278" w:type="dxa"/>
            <w:vAlign w:val="center"/>
          </w:tcPr>
          <w:p w:rsidR="00B50F96" w:rsidRPr="00B50F96" w:rsidRDefault="00B50F96" w:rsidP="00B50F96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50F96">
              <w:rPr>
                <w:rFonts w:ascii="Times New Roman" w:hAnsi="Times New Roman"/>
                <w:color w:val="000000"/>
                <w:sz w:val="20"/>
              </w:rPr>
              <w:t>081-0025152</w:t>
            </w:r>
          </w:p>
        </w:tc>
        <w:tc>
          <w:tcPr>
            <w:tcW w:w="7947" w:type="dxa"/>
            <w:vAlign w:val="center"/>
          </w:tcPr>
          <w:p w:rsidR="00B50F96" w:rsidRPr="00B50F96" w:rsidRDefault="00B50F96" w:rsidP="00B50F96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50F96">
              <w:rPr>
                <w:rFonts w:ascii="Times New Roman" w:hAnsi="Times New Roman"/>
                <w:color w:val="000000"/>
                <w:sz w:val="20"/>
              </w:rPr>
              <w:t>Выполнение СМР, ПНР полным иждивением Подрядчика по титулу: Строительство КЛ-6 кВ от ВЛЗ-6 кВ ф. Муравьево в направлении ВПР-6 кВ № 2821 Заявителя, ПС-110/35/6 кВ № 116 Солнечногорск, РЛР-6 кВ на ВЛ-6 кВ ф. Муравьево, в т.ч. ПИР, МО, Солнечногорский р-н, г. Солнечногорск, ул. Поселок Матросова</w:t>
            </w:r>
          </w:p>
        </w:tc>
      </w:tr>
      <w:tr w:rsidR="00B50F96" w:rsidRPr="00043E27" w:rsidTr="00B50F96">
        <w:trPr>
          <w:trHeight w:val="295"/>
          <w:jc w:val="center"/>
        </w:trPr>
        <w:tc>
          <w:tcPr>
            <w:tcW w:w="2278" w:type="dxa"/>
            <w:vAlign w:val="center"/>
          </w:tcPr>
          <w:p w:rsidR="00B50F96" w:rsidRPr="00B50F96" w:rsidRDefault="00B50F96" w:rsidP="00B50F96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50F96">
              <w:rPr>
                <w:rFonts w:ascii="Times New Roman" w:hAnsi="Times New Roman"/>
                <w:color w:val="000000"/>
                <w:sz w:val="20"/>
              </w:rPr>
              <w:t>081-0025197</w:t>
            </w:r>
          </w:p>
        </w:tc>
        <w:tc>
          <w:tcPr>
            <w:tcW w:w="7947" w:type="dxa"/>
            <w:vAlign w:val="center"/>
          </w:tcPr>
          <w:p w:rsidR="00B50F96" w:rsidRPr="00B50F96" w:rsidRDefault="00B50F96" w:rsidP="00B50F96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50F96">
              <w:rPr>
                <w:rFonts w:ascii="Times New Roman" w:hAnsi="Times New Roman"/>
                <w:color w:val="000000"/>
                <w:sz w:val="20"/>
              </w:rPr>
              <w:t>Выполнение СМР, ПНР полным иждивением Подрядчика (2ПК) по титулу: Реконструкция ТП-6/0,4кВ № 492 (замена ТП и трансформатора 160 кВА на МТП с трансформатором 250 кВА), ПС №759 "Ямуга", в т.ч. ПИР, МО, Клинский р-н, СНТ Жигули, 2 ул., д. 21</w:t>
            </w:r>
          </w:p>
        </w:tc>
      </w:tr>
      <w:tr w:rsidR="00B50F96" w:rsidRPr="00043E27" w:rsidTr="00B50F96">
        <w:trPr>
          <w:trHeight w:val="233"/>
          <w:jc w:val="center"/>
        </w:trPr>
        <w:tc>
          <w:tcPr>
            <w:tcW w:w="2278" w:type="dxa"/>
            <w:vAlign w:val="center"/>
          </w:tcPr>
          <w:p w:rsidR="00B50F96" w:rsidRPr="00B50F96" w:rsidRDefault="00B50F96" w:rsidP="00B50F96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50F96">
              <w:rPr>
                <w:rFonts w:ascii="Times New Roman" w:hAnsi="Times New Roman"/>
                <w:color w:val="000000"/>
                <w:sz w:val="20"/>
              </w:rPr>
              <w:t>081-0025714</w:t>
            </w:r>
          </w:p>
        </w:tc>
        <w:tc>
          <w:tcPr>
            <w:tcW w:w="7947" w:type="dxa"/>
            <w:vAlign w:val="center"/>
          </w:tcPr>
          <w:p w:rsidR="00B50F96" w:rsidRPr="00B50F96" w:rsidRDefault="00B50F96" w:rsidP="00B50F96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50F96">
              <w:rPr>
                <w:rFonts w:ascii="Times New Roman" w:hAnsi="Times New Roman"/>
                <w:color w:val="000000"/>
                <w:sz w:val="20"/>
              </w:rPr>
              <w:t>Выполнение СМР, ПНР полным иждивением Подрядчика (2ПК) по титулу: Строительство КТП-10/0,4кВ, ВЛЗ-10 кВ от ВЛЗ-10 кВ ф.ТП464/155-ТП155/464 ПС №631 "Елгозино", ВЛИ-0,38 кВ, в т.ч. ПИР, МО, Клинский р-н</w:t>
            </w:r>
          </w:p>
        </w:tc>
      </w:tr>
      <w:tr w:rsidR="00B50F96" w:rsidRPr="00043E27" w:rsidTr="00B50F96">
        <w:trPr>
          <w:trHeight w:val="454"/>
          <w:jc w:val="center"/>
        </w:trPr>
        <w:tc>
          <w:tcPr>
            <w:tcW w:w="2278" w:type="dxa"/>
            <w:vAlign w:val="center"/>
          </w:tcPr>
          <w:p w:rsidR="00B50F96" w:rsidRPr="00B50F96" w:rsidRDefault="00B50F96" w:rsidP="00B50F96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50F96">
              <w:rPr>
                <w:rFonts w:ascii="Times New Roman" w:hAnsi="Times New Roman"/>
                <w:color w:val="000000"/>
                <w:sz w:val="20"/>
              </w:rPr>
              <w:t>081-0026291</w:t>
            </w:r>
          </w:p>
        </w:tc>
        <w:tc>
          <w:tcPr>
            <w:tcW w:w="7947" w:type="dxa"/>
            <w:vAlign w:val="center"/>
          </w:tcPr>
          <w:p w:rsidR="00B50F96" w:rsidRPr="00B50F96" w:rsidRDefault="00B50F96" w:rsidP="00B50F96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50F96">
              <w:rPr>
                <w:rFonts w:ascii="Times New Roman" w:hAnsi="Times New Roman"/>
                <w:color w:val="000000"/>
                <w:sz w:val="20"/>
              </w:rPr>
              <w:t>Выполнение СМР, ПНР полным иждивением Подрядчика (2ПК) по титулу: Строительство МТП-10/0,4кВ, ВЛЗ-6кВ от ВЛЗ-6кВ ф. ТП-120--ТП-167 ПС №631 "Елгозино", ВЛИ-0,38 кВ, РЛР, в т.ч. ПИР, МО, Клинский р-н, д. Дятлово</w:t>
            </w:r>
          </w:p>
        </w:tc>
      </w:tr>
      <w:tr w:rsidR="00B50F96" w:rsidRPr="00043E27" w:rsidTr="00B50F96">
        <w:trPr>
          <w:trHeight w:val="676"/>
          <w:jc w:val="center"/>
        </w:trPr>
        <w:tc>
          <w:tcPr>
            <w:tcW w:w="2278" w:type="dxa"/>
            <w:vAlign w:val="center"/>
          </w:tcPr>
          <w:p w:rsidR="00B50F96" w:rsidRPr="00B50F96" w:rsidRDefault="00B50F96" w:rsidP="00B50F96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50F96">
              <w:rPr>
                <w:rFonts w:ascii="Times New Roman" w:hAnsi="Times New Roman"/>
                <w:color w:val="000000"/>
                <w:sz w:val="20"/>
              </w:rPr>
              <w:t>081-0026500</w:t>
            </w:r>
          </w:p>
        </w:tc>
        <w:tc>
          <w:tcPr>
            <w:tcW w:w="7947" w:type="dxa"/>
            <w:vAlign w:val="center"/>
          </w:tcPr>
          <w:p w:rsidR="00B50F96" w:rsidRPr="00B50F96" w:rsidRDefault="00B50F96" w:rsidP="00B50F96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50F96">
              <w:rPr>
                <w:rFonts w:ascii="Times New Roman" w:hAnsi="Times New Roman"/>
                <w:color w:val="000000"/>
                <w:sz w:val="20"/>
              </w:rPr>
              <w:t>Выполнение СМР, ПНР полным иждивением Подрядчика (доп.объем) по титулу: Реконструкция ТП-10/0,4кВ №2298(заменаТП и трансформатора 160кВА 630кВА на ТП-630 и трансформатор 400 кВА), ПС №505 "Бескудниково", в т.ч. ПИР, МО, Мытищинский р-н, п. Вешки, ул. Архитектора Жолтовского, уч. № 7Г</w:t>
            </w:r>
          </w:p>
        </w:tc>
      </w:tr>
      <w:tr w:rsidR="00B50F96" w:rsidRPr="00043E27" w:rsidTr="00B50F96">
        <w:trPr>
          <w:trHeight w:val="405"/>
          <w:jc w:val="center"/>
        </w:trPr>
        <w:tc>
          <w:tcPr>
            <w:tcW w:w="2278" w:type="dxa"/>
            <w:vAlign w:val="center"/>
          </w:tcPr>
          <w:p w:rsidR="00B50F96" w:rsidRPr="00B50F96" w:rsidRDefault="00B50F96" w:rsidP="00B50F96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50F96">
              <w:rPr>
                <w:rFonts w:ascii="Times New Roman" w:hAnsi="Times New Roman"/>
                <w:color w:val="000000"/>
                <w:sz w:val="20"/>
              </w:rPr>
              <w:t>081-0026543</w:t>
            </w:r>
          </w:p>
        </w:tc>
        <w:tc>
          <w:tcPr>
            <w:tcW w:w="7947" w:type="dxa"/>
            <w:vAlign w:val="center"/>
          </w:tcPr>
          <w:p w:rsidR="00B50F96" w:rsidRPr="00B50F96" w:rsidRDefault="00B50F96" w:rsidP="00B50F96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50F96">
              <w:rPr>
                <w:rFonts w:ascii="Times New Roman" w:hAnsi="Times New Roman"/>
                <w:color w:val="000000"/>
                <w:sz w:val="20"/>
              </w:rPr>
              <w:t>Выполнение СМР, ПНР полным иждивением Подрядчика (доп.объем) по титулу: Строительство ТП-10/0,4кВ, КЛ-10 кВ от врезки в КЛ 10 кВ ф. ТП-29349 А – ТП-16727 ПС №505 "Бескудниково", в т.ч. ПИР, МО, Мытищинский р-н, Сгонниковский с.о., пос.Нагорное</w:t>
            </w:r>
          </w:p>
        </w:tc>
      </w:tr>
      <w:tr w:rsidR="00B50F96" w:rsidRPr="00043E27" w:rsidTr="00B50F96">
        <w:trPr>
          <w:trHeight w:val="201"/>
          <w:jc w:val="center"/>
        </w:trPr>
        <w:tc>
          <w:tcPr>
            <w:tcW w:w="2278" w:type="dxa"/>
            <w:vAlign w:val="center"/>
          </w:tcPr>
          <w:p w:rsidR="00B50F96" w:rsidRPr="00B50F96" w:rsidRDefault="00B50F96" w:rsidP="00B50F96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50F96">
              <w:rPr>
                <w:rFonts w:ascii="Times New Roman" w:hAnsi="Times New Roman"/>
                <w:color w:val="000000"/>
                <w:sz w:val="20"/>
              </w:rPr>
              <w:t>081-0026562</w:t>
            </w:r>
          </w:p>
        </w:tc>
        <w:tc>
          <w:tcPr>
            <w:tcW w:w="7947" w:type="dxa"/>
            <w:vAlign w:val="center"/>
          </w:tcPr>
          <w:p w:rsidR="00B50F96" w:rsidRPr="00B50F96" w:rsidRDefault="00B50F96" w:rsidP="00B50F96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50F96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титулу: Строительство ВЛИ-0,38 кВ от КТП-10/0,4 кВ №1743, ПС №247 "Малеевка", в т.ч. ПИР, МО, Клинский р-он</w:t>
            </w:r>
          </w:p>
        </w:tc>
      </w:tr>
      <w:tr w:rsidR="00B50F96" w:rsidRPr="00043E27" w:rsidTr="00B50F96">
        <w:trPr>
          <w:trHeight w:val="283"/>
          <w:jc w:val="center"/>
        </w:trPr>
        <w:tc>
          <w:tcPr>
            <w:tcW w:w="2278" w:type="dxa"/>
            <w:vAlign w:val="center"/>
          </w:tcPr>
          <w:p w:rsidR="00B50F96" w:rsidRPr="00B50F96" w:rsidRDefault="00B50F96" w:rsidP="00B50F96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50F96">
              <w:rPr>
                <w:rFonts w:ascii="Times New Roman" w:hAnsi="Times New Roman"/>
                <w:color w:val="000000"/>
                <w:sz w:val="20"/>
              </w:rPr>
              <w:t>081-0026587</w:t>
            </w:r>
          </w:p>
        </w:tc>
        <w:tc>
          <w:tcPr>
            <w:tcW w:w="7947" w:type="dxa"/>
            <w:vAlign w:val="center"/>
          </w:tcPr>
          <w:p w:rsidR="00B50F96" w:rsidRPr="00B50F96" w:rsidRDefault="00B50F96" w:rsidP="00B50F96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50F96">
              <w:rPr>
                <w:rFonts w:ascii="Times New Roman" w:hAnsi="Times New Roman"/>
                <w:color w:val="000000"/>
                <w:sz w:val="20"/>
              </w:rPr>
              <w:t>Выполнение ПИР по Солнечногорскому району по распоряжению 476р от 14.04.2026г.(2 объекта)</w:t>
            </w:r>
          </w:p>
        </w:tc>
      </w:tr>
      <w:tr w:rsidR="00B50F96" w:rsidRPr="00043E27" w:rsidTr="00B50F96">
        <w:trPr>
          <w:trHeight w:val="414"/>
          <w:jc w:val="center"/>
        </w:trPr>
        <w:tc>
          <w:tcPr>
            <w:tcW w:w="2278" w:type="dxa"/>
            <w:vAlign w:val="bottom"/>
          </w:tcPr>
          <w:p w:rsidR="00B50F96" w:rsidRPr="00B50F96" w:rsidRDefault="00B50F96" w:rsidP="00B50F96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50F96">
              <w:rPr>
                <w:rFonts w:ascii="Times New Roman" w:hAnsi="Times New Roman"/>
                <w:color w:val="000000"/>
                <w:sz w:val="20"/>
              </w:rPr>
              <w:t>081-0025603</w:t>
            </w:r>
          </w:p>
        </w:tc>
        <w:tc>
          <w:tcPr>
            <w:tcW w:w="7947" w:type="dxa"/>
            <w:vAlign w:val="bottom"/>
          </w:tcPr>
          <w:p w:rsidR="00B50F96" w:rsidRPr="00B50F96" w:rsidRDefault="00B50F96" w:rsidP="00B50F96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50F96">
              <w:rPr>
                <w:rFonts w:ascii="Times New Roman" w:hAnsi="Times New Roman"/>
                <w:color w:val="000000"/>
                <w:sz w:val="20"/>
              </w:rPr>
              <w:t>Выполнение СМР, ПНР полным иждивением Подрядчика (доп.объем) по титулу: Строительство ТП-10/0,4 кВ, ВЛЗ-10 кВ от ВЛЗ-10 кВ л. 1087 ПС №540 "Ярцево", ВЛИ-0,38 кВ, 2-РЛР, в т.ч. ПИР, МО, Сергиево-Посадский р-н, с. Хомяково, ул. Узенькая, уч.11а</w:t>
            </w:r>
          </w:p>
        </w:tc>
      </w:tr>
    </w:tbl>
    <w:p w:rsidR="00395376" w:rsidRDefault="00395376" w:rsidP="009546A6">
      <w:pPr>
        <w:ind w:left="142"/>
        <w:rPr>
          <w:rFonts w:ascii="Times New Roman" w:hAnsi="Times New Roman"/>
          <w:i/>
          <w:sz w:val="22"/>
          <w:szCs w:val="24"/>
          <w:lang w:eastAsia="en-US"/>
        </w:rPr>
      </w:pPr>
    </w:p>
    <w:p w:rsidR="003B7E84" w:rsidRDefault="003B7E84" w:rsidP="00B50F96">
      <w:pPr>
        <w:rPr>
          <w:rFonts w:ascii="Times New Roman" w:hAnsi="Times New Roman"/>
          <w:i/>
          <w:sz w:val="22"/>
          <w:szCs w:val="24"/>
          <w:lang w:eastAsia="en-US"/>
        </w:rPr>
      </w:pPr>
      <w:bookmarkStart w:id="0" w:name="_GoBack"/>
      <w:bookmarkEnd w:id="0"/>
    </w:p>
    <w:p w:rsidR="003B7E84" w:rsidRDefault="003B7E84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3B7E84" w:rsidRDefault="003B7E84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3B7E84" w:rsidRDefault="003B7E84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3B7E84" w:rsidRDefault="003B7E84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3B7E84" w:rsidRDefault="003B7E84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B426FA" w:rsidRPr="00E80D67" w:rsidRDefault="00C673C6" w:rsidP="00E80D67">
      <w:pPr>
        <w:jc w:val="right"/>
        <w:rPr>
          <w:rFonts w:ascii="Times New Roman" w:hAnsi="Times New Roman"/>
          <w:sz w:val="22"/>
          <w:szCs w:val="24"/>
          <w:lang w:eastAsia="en-US"/>
        </w:rPr>
      </w:pPr>
      <w:r w:rsidRPr="00C673C6">
        <w:rPr>
          <w:rFonts w:ascii="Times New Roman" w:hAnsi="Times New Roman"/>
          <w:i/>
          <w:sz w:val="22"/>
          <w:szCs w:val="24"/>
          <w:lang w:eastAsia="en-US"/>
        </w:rPr>
        <w:t>Приложение №2</w:t>
      </w:r>
    </w:p>
    <w:p w:rsidR="00C673C6" w:rsidRPr="00C673C6" w:rsidRDefault="00C673C6" w:rsidP="00C673C6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  <w:r w:rsidRPr="00C673C6">
        <w:rPr>
          <w:rFonts w:ascii="Times New Roman" w:hAnsi="Times New Roman"/>
          <w:i/>
          <w:sz w:val="22"/>
          <w:szCs w:val="24"/>
          <w:lang w:eastAsia="en-US"/>
        </w:rPr>
        <w:t xml:space="preserve">к </w:t>
      </w:r>
      <w:r w:rsidRPr="004E0AD2">
        <w:rPr>
          <w:rFonts w:ascii="Times New Roman" w:hAnsi="Times New Roman"/>
          <w:i/>
          <w:sz w:val="22"/>
          <w:szCs w:val="24"/>
          <w:lang w:eastAsia="en-US"/>
        </w:rPr>
        <w:t xml:space="preserve">Протоколу </w:t>
      </w:r>
      <w:r w:rsidR="00A4760D" w:rsidRPr="004E0AD2">
        <w:rPr>
          <w:rFonts w:ascii="Times New Roman" w:hAnsi="Times New Roman"/>
          <w:i/>
          <w:sz w:val="22"/>
          <w:szCs w:val="24"/>
          <w:lang w:eastAsia="en-US"/>
        </w:rPr>
        <w:t>С/</w:t>
      </w:r>
      <w:r w:rsidR="00E732BA">
        <w:rPr>
          <w:rFonts w:ascii="Times New Roman" w:hAnsi="Times New Roman"/>
          <w:i/>
          <w:sz w:val="22"/>
          <w:szCs w:val="24"/>
          <w:lang w:eastAsia="en-US"/>
        </w:rPr>
        <w:t>2</w:t>
      </w:r>
      <w:r w:rsidR="00B50F96">
        <w:rPr>
          <w:rFonts w:ascii="Times New Roman" w:hAnsi="Times New Roman"/>
          <w:i/>
          <w:sz w:val="22"/>
          <w:szCs w:val="24"/>
          <w:lang w:eastAsia="en-US"/>
        </w:rPr>
        <w:t>7</w:t>
      </w:r>
      <w:r w:rsidR="00DA6DE2">
        <w:rPr>
          <w:rFonts w:ascii="Times New Roman" w:hAnsi="Times New Roman"/>
          <w:i/>
          <w:sz w:val="22"/>
          <w:szCs w:val="24"/>
          <w:lang w:eastAsia="en-US"/>
        </w:rPr>
        <w:t>/</w:t>
      </w:r>
      <w:r w:rsidR="00A4760D" w:rsidRPr="00A4760D">
        <w:rPr>
          <w:rFonts w:ascii="Times New Roman" w:hAnsi="Times New Roman"/>
          <w:i/>
          <w:sz w:val="22"/>
          <w:szCs w:val="24"/>
          <w:lang w:eastAsia="en-US"/>
        </w:rPr>
        <w:t>202</w:t>
      </w:r>
      <w:r w:rsidR="009546A6">
        <w:rPr>
          <w:rFonts w:ascii="Times New Roman" w:hAnsi="Times New Roman"/>
          <w:i/>
          <w:sz w:val="22"/>
          <w:szCs w:val="24"/>
          <w:lang w:eastAsia="en-US"/>
        </w:rPr>
        <w:t>6</w:t>
      </w:r>
      <w:r w:rsidR="00A4760D" w:rsidRPr="00A4760D">
        <w:rPr>
          <w:rFonts w:ascii="Times New Roman" w:hAnsi="Times New Roman"/>
          <w:i/>
          <w:sz w:val="22"/>
          <w:szCs w:val="24"/>
          <w:lang w:eastAsia="en-US"/>
        </w:rPr>
        <w:t xml:space="preserve"> от «</w:t>
      </w:r>
      <w:r w:rsidR="00B50F96">
        <w:rPr>
          <w:rFonts w:ascii="Times New Roman" w:hAnsi="Times New Roman"/>
          <w:i/>
          <w:sz w:val="22"/>
          <w:szCs w:val="24"/>
          <w:lang w:eastAsia="en-US"/>
        </w:rPr>
        <w:t>28</w:t>
      </w:r>
      <w:r w:rsidR="00411877">
        <w:rPr>
          <w:rFonts w:ascii="Times New Roman" w:hAnsi="Times New Roman"/>
          <w:i/>
          <w:sz w:val="22"/>
          <w:szCs w:val="24"/>
          <w:lang w:eastAsia="en-US"/>
        </w:rPr>
        <w:t>»</w:t>
      </w:r>
      <w:r w:rsidR="00AB59DF">
        <w:rPr>
          <w:rFonts w:ascii="Times New Roman" w:hAnsi="Times New Roman"/>
          <w:i/>
          <w:sz w:val="22"/>
          <w:szCs w:val="24"/>
          <w:lang w:eastAsia="en-US"/>
        </w:rPr>
        <w:t xml:space="preserve"> </w:t>
      </w:r>
      <w:r w:rsidR="00DB206A">
        <w:rPr>
          <w:rFonts w:ascii="Times New Roman" w:hAnsi="Times New Roman"/>
          <w:i/>
          <w:sz w:val="22"/>
          <w:szCs w:val="24"/>
          <w:lang w:eastAsia="en-US"/>
        </w:rPr>
        <w:t>апреля</w:t>
      </w:r>
      <w:r w:rsidR="001B728A">
        <w:rPr>
          <w:rFonts w:ascii="Times New Roman" w:hAnsi="Times New Roman"/>
          <w:i/>
          <w:sz w:val="22"/>
          <w:szCs w:val="24"/>
          <w:lang w:eastAsia="en-US"/>
        </w:rPr>
        <w:t xml:space="preserve"> </w:t>
      </w:r>
      <w:r w:rsidR="008C404B">
        <w:rPr>
          <w:rFonts w:ascii="Times New Roman" w:hAnsi="Times New Roman"/>
          <w:i/>
          <w:sz w:val="22"/>
          <w:szCs w:val="24"/>
          <w:lang w:eastAsia="en-US"/>
        </w:rPr>
        <w:t>20</w:t>
      </w:r>
      <w:r w:rsidR="00E55B11">
        <w:rPr>
          <w:rFonts w:ascii="Times New Roman" w:hAnsi="Times New Roman"/>
          <w:i/>
          <w:sz w:val="22"/>
          <w:szCs w:val="24"/>
          <w:lang w:eastAsia="en-US"/>
        </w:rPr>
        <w:t>2</w:t>
      </w:r>
      <w:r w:rsidR="00C7637F">
        <w:rPr>
          <w:rFonts w:ascii="Times New Roman" w:hAnsi="Times New Roman"/>
          <w:i/>
          <w:sz w:val="22"/>
          <w:szCs w:val="24"/>
          <w:lang w:eastAsia="en-US"/>
        </w:rPr>
        <w:t>6</w:t>
      </w:r>
      <w:r w:rsidRPr="00C673C6">
        <w:rPr>
          <w:rFonts w:ascii="Times New Roman" w:hAnsi="Times New Roman"/>
          <w:i/>
          <w:sz w:val="22"/>
          <w:szCs w:val="24"/>
          <w:lang w:eastAsia="en-US"/>
        </w:rPr>
        <w:t>г.</w:t>
      </w:r>
    </w:p>
    <w:p w:rsidR="00A84349" w:rsidRDefault="00A84349" w:rsidP="00C673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C673C6" w:rsidRDefault="00C673C6" w:rsidP="00E64CE0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C673C6">
        <w:rPr>
          <w:rFonts w:ascii="Times New Roman" w:hAnsi="Times New Roman"/>
          <w:b/>
          <w:sz w:val="24"/>
          <w:szCs w:val="24"/>
          <w:lang w:eastAsia="en-US"/>
        </w:rPr>
        <w:t>Лист регистрации членов Закупочной комиссии</w:t>
      </w:r>
    </w:p>
    <w:p w:rsidR="00C673C6" w:rsidRDefault="00C673C6" w:rsidP="00C673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1"/>
        <w:gridCol w:w="4258"/>
        <w:gridCol w:w="1454"/>
        <w:gridCol w:w="1601"/>
      </w:tblGrid>
      <w:tr w:rsidR="00C42A18" w:rsidRPr="00C673C6" w:rsidTr="00E64CE0">
        <w:trPr>
          <w:jc w:val="center"/>
        </w:trPr>
        <w:tc>
          <w:tcPr>
            <w:tcW w:w="2401" w:type="dxa"/>
            <w:vAlign w:val="center"/>
          </w:tcPr>
          <w:p w:rsidR="00C42A18" w:rsidRPr="00C42A18" w:rsidRDefault="00C42A18" w:rsidP="00426776">
            <w:pPr>
              <w:keepNext/>
              <w:spacing w:before="40" w:after="40"/>
              <w:ind w:left="-108" w:right="-108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 xml:space="preserve">ФИО </w:t>
            </w:r>
          </w:p>
          <w:p w:rsidR="00C42A18" w:rsidRPr="00C42A18" w:rsidRDefault="00C42A18" w:rsidP="00426776">
            <w:pPr>
              <w:keepNext/>
              <w:spacing w:before="40" w:after="40"/>
              <w:ind w:left="-108" w:right="-10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>члена комиссии</w:t>
            </w:r>
          </w:p>
        </w:tc>
        <w:tc>
          <w:tcPr>
            <w:tcW w:w="4258" w:type="dxa"/>
            <w:vAlign w:val="center"/>
          </w:tcPr>
          <w:p w:rsidR="00C42A18" w:rsidRPr="00C42A18" w:rsidRDefault="00C42A18" w:rsidP="00426776">
            <w:pPr>
              <w:keepNext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>Должность члена комиссии</w:t>
            </w:r>
          </w:p>
        </w:tc>
        <w:tc>
          <w:tcPr>
            <w:tcW w:w="1454" w:type="dxa"/>
            <w:vAlign w:val="center"/>
          </w:tcPr>
          <w:p w:rsidR="00C42A18" w:rsidRPr="00C42A18" w:rsidRDefault="00C42A18" w:rsidP="00426776">
            <w:pPr>
              <w:keepNext/>
              <w:spacing w:before="40" w:after="40"/>
              <w:ind w:left="-108" w:right="-10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>Позиция члена комиссии</w:t>
            </w:r>
          </w:p>
          <w:p w:rsidR="00C42A18" w:rsidRPr="00C42A18" w:rsidRDefault="00C42A18" w:rsidP="00426776">
            <w:pPr>
              <w:keepNext/>
              <w:spacing w:before="40" w:after="40"/>
              <w:ind w:left="-108" w:right="-10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>(за/против/ воздержался)</w:t>
            </w:r>
          </w:p>
        </w:tc>
        <w:tc>
          <w:tcPr>
            <w:tcW w:w="1601" w:type="dxa"/>
            <w:vAlign w:val="center"/>
          </w:tcPr>
          <w:p w:rsidR="00C42A18" w:rsidRPr="00C42A18" w:rsidRDefault="00C42A18" w:rsidP="00426776">
            <w:pPr>
              <w:keepNext/>
              <w:tabs>
                <w:tab w:val="left" w:pos="1167"/>
              </w:tabs>
              <w:spacing w:before="40" w:after="40"/>
              <w:ind w:left="-108" w:right="-10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>Подпись члена комиссии</w:t>
            </w:r>
          </w:p>
        </w:tc>
      </w:tr>
      <w:tr w:rsidR="00517AB0" w:rsidRPr="0006116C" w:rsidTr="00E64CE0">
        <w:trPr>
          <w:jc w:val="center"/>
        </w:trPr>
        <w:tc>
          <w:tcPr>
            <w:tcW w:w="2401" w:type="dxa"/>
            <w:vAlign w:val="center"/>
          </w:tcPr>
          <w:p w:rsidR="00517AB0" w:rsidRPr="000C70C2" w:rsidRDefault="00517AB0" w:rsidP="00517AB0">
            <w:pPr>
              <w:tabs>
                <w:tab w:val="left" w:pos="1984"/>
              </w:tabs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Титов Андрей Владимирович</w:t>
            </w:r>
          </w:p>
        </w:tc>
        <w:tc>
          <w:tcPr>
            <w:tcW w:w="4258" w:type="dxa"/>
            <w:vAlign w:val="center"/>
          </w:tcPr>
          <w:p w:rsidR="00517AB0" w:rsidRPr="000C70C2" w:rsidRDefault="00517AB0" w:rsidP="00517AB0">
            <w:pPr>
              <w:snapToGrid w:val="0"/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Директор по логистике и МТО – начальник управления</w:t>
            </w:r>
          </w:p>
        </w:tc>
        <w:tc>
          <w:tcPr>
            <w:tcW w:w="1454" w:type="dxa"/>
            <w:vAlign w:val="center"/>
          </w:tcPr>
          <w:p w:rsidR="00517AB0" w:rsidRPr="000C70C2" w:rsidRDefault="00517AB0" w:rsidP="00517AB0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vAlign w:val="center"/>
          </w:tcPr>
          <w:p w:rsidR="00517AB0" w:rsidRPr="00C42A18" w:rsidRDefault="00517AB0" w:rsidP="00517AB0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RPr="0006116C" w:rsidTr="00E64CE0">
        <w:trPr>
          <w:jc w:val="center"/>
        </w:trPr>
        <w:tc>
          <w:tcPr>
            <w:tcW w:w="2401" w:type="dxa"/>
            <w:vAlign w:val="center"/>
          </w:tcPr>
          <w:p w:rsidR="000C70C2" w:rsidRPr="000C70C2" w:rsidRDefault="000C70C2" w:rsidP="000C70C2">
            <w:pPr>
              <w:tabs>
                <w:tab w:val="left" w:pos="1984"/>
              </w:tabs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Бабич Алексей Иванович</w:t>
            </w:r>
          </w:p>
        </w:tc>
        <w:tc>
          <w:tcPr>
            <w:tcW w:w="4258" w:type="dxa"/>
            <w:vAlign w:val="center"/>
          </w:tcPr>
          <w:p w:rsidR="000C70C2" w:rsidRPr="000C70C2" w:rsidRDefault="000C70C2" w:rsidP="000C70C2">
            <w:pPr>
              <w:snapToGrid w:val="0"/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Директор по безопасности – начальник управления безопасности</w:t>
            </w:r>
          </w:p>
        </w:tc>
        <w:tc>
          <w:tcPr>
            <w:tcW w:w="1454" w:type="dxa"/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vAlign w:val="center"/>
          </w:tcPr>
          <w:p w:rsidR="000C70C2" w:rsidRPr="00C42A18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RPr="0006116C" w:rsidTr="00E64CE0">
        <w:trPr>
          <w:jc w:val="center"/>
        </w:trPr>
        <w:tc>
          <w:tcPr>
            <w:tcW w:w="2401" w:type="dxa"/>
            <w:vAlign w:val="center"/>
          </w:tcPr>
          <w:p w:rsidR="000C70C2" w:rsidRPr="000C70C2" w:rsidRDefault="000C70C2" w:rsidP="000C70C2">
            <w:pPr>
              <w:tabs>
                <w:tab w:val="left" w:pos="1984"/>
              </w:tabs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C70C2">
              <w:rPr>
                <w:rFonts w:ascii="Times New Roman" w:hAnsi="Times New Roman"/>
                <w:sz w:val="22"/>
                <w:szCs w:val="22"/>
                <w:lang w:eastAsia="en-US"/>
              </w:rPr>
              <w:t>Макурин Владимир Михайлович</w:t>
            </w:r>
          </w:p>
        </w:tc>
        <w:tc>
          <w:tcPr>
            <w:tcW w:w="4258" w:type="dxa"/>
            <w:vAlign w:val="center"/>
          </w:tcPr>
          <w:p w:rsidR="000C70C2" w:rsidRPr="000C70C2" w:rsidRDefault="000C70C2" w:rsidP="000C70C2">
            <w:pPr>
              <w:snapToGrid w:val="0"/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Заместитель директора по технологическому присоединению</w:t>
            </w:r>
          </w:p>
        </w:tc>
        <w:tc>
          <w:tcPr>
            <w:tcW w:w="1454" w:type="dxa"/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vAlign w:val="center"/>
          </w:tcPr>
          <w:p w:rsidR="000C70C2" w:rsidRPr="00C42A18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RPr="0006116C" w:rsidTr="00E64CE0">
        <w:trPr>
          <w:jc w:val="center"/>
        </w:trPr>
        <w:tc>
          <w:tcPr>
            <w:tcW w:w="2401" w:type="dxa"/>
            <w:vAlign w:val="center"/>
          </w:tcPr>
          <w:p w:rsidR="000C70C2" w:rsidRPr="000C70C2" w:rsidRDefault="000C70C2" w:rsidP="000C70C2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Ножкин Алексей Михайлович</w:t>
            </w:r>
          </w:p>
        </w:tc>
        <w:tc>
          <w:tcPr>
            <w:tcW w:w="4258" w:type="dxa"/>
            <w:vAlign w:val="center"/>
          </w:tcPr>
          <w:p w:rsidR="000C70C2" w:rsidRPr="000C70C2" w:rsidRDefault="000C70C2" w:rsidP="000C70C2">
            <w:pPr>
              <w:snapToGrid w:val="0"/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 xml:space="preserve">Заместитель начальника управления </w:t>
            </w:r>
          </w:p>
          <w:p w:rsidR="000C70C2" w:rsidRPr="000C70C2" w:rsidRDefault="000C70C2" w:rsidP="000C70C2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логистики и МТО</w:t>
            </w:r>
          </w:p>
        </w:tc>
        <w:tc>
          <w:tcPr>
            <w:tcW w:w="1454" w:type="dxa"/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vAlign w:val="center"/>
          </w:tcPr>
          <w:p w:rsidR="000C70C2" w:rsidRPr="00C42A18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Tr="00E64CE0">
        <w:trPr>
          <w:jc w:val="center"/>
        </w:trPr>
        <w:tc>
          <w:tcPr>
            <w:tcW w:w="2401" w:type="dxa"/>
            <w:vAlign w:val="center"/>
          </w:tcPr>
          <w:p w:rsidR="000C70C2" w:rsidRPr="000C70C2" w:rsidRDefault="000C70C2" w:rsidP="000C70C2">
            <w:pPr>
              <w:tabs>
                <w:tab w:val="left" w:pos="1984"/>
              </w:tabs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  <w:lang w:eastAsia="en-US"/>
              </w:rPr>
              <w:t>Осипов Иван Васильевич</w:t>
            </w:r>
          </w:p>
        </w:tc>
        <w:tc>
          <w:tcPr>
            <w:tcW w:w="4258" w:type="dxa"/>
            <w:vAlign w:val="center"/>
          </w:tcPr>
          <w:p w:rsidR="000C70C2" w:rsidRPr="000C70C2" w:rsidRDefault="000C70C2" w:rsidP="000C70C2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  <w:lang w:eastAsia="en-US"/>
              </w:rPr>
              <w:t>Заместитель начальника управления капитального строительства</w:t>
            </w:r>
          </w:p>
        </w:tc>
        <w:tc>
          <w:tcPr>
            <w:tcW w:w="1454" w:type="dxa"/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vAlign w:val="center"/>
          </w:tcPr>
          <w:p w:rsidR="000C70C2" w:rsidRPr="00C42A18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Tr="00B426FA">
        <w:trPr>
          <w:jc w:val="center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tabs>
                <w:tab w:val="left" w:pos="1984"/>
              </w:tabs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Жук Денис Станиславович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napToGrid w:val="0"/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  <w:lang w:eastAsia="en-US"/>
              </w:rPr>
              <w:t>Заместитель директора по капитальному строительству – начальник управления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B426FA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Tr="00B426FA">
        <w:trPr>
          <w:jc w:val="center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 xml:space="preserve">Дементьев Дмитрий Николаевич 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Заместитель главного инженера по высоковольтным сетям.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B426FA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Tr="00B426FA">
        <w:trPr>
          <w:jc w:val="center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 xml:space="preserve">Пезов Павел Михайлович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Заместитель главного инженера по распределительным сетям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B426FA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Tr="00B426FA">
        <w:trPr>
          <w:jc w:val="center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Ганш Инна Юрьевна</w:t>
            </w:r>
            <w:r w:rsidRPr="000C70C2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</w:t>
            </w:r>
            <w:r w:rsidRPr="000C70C2">
              <w:rPr>
                <w:rFonts w:ascii="Times New Roman" w:hAnsi="Times New Roman"/>
                <w:sz w:val="22"/>
                <w:szCs w:val="22"/>
              </w:rPr>
              <w:t>ачальник финансово-экономического управления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B426FA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E1D93" w:rsidTr="00B426FA">
        <w:trPr>
          <w:jc w:val="center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93" w:rsidRDefault="003E1D93" w:rsidP="003E1D93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Гусев Константин Витальевич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93" w:rsidRDefault="003E1D93" w:rsidP="000C70C2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E1D93">
              <w:rPr>
                <w:rFonts w:ascii="Times New Roman" w:hAnsi="Times New Roman"/>
                <w:sz w:val="22"/>
                <w:szCs w:val="22"/>
              </w:rPr>
              <w:t>Начальник управления организации конкурсных закупок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93" w:rsidRPr="000C70C2" w:rsidRDefault="003E1D93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93" w:rsidRPr="00B426FA" w:rsidRDefault="003E1D93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E1D93" w:rsidTr="003E1D93">
        <w:trPr>
          <w:jc w:val="center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93" w:rsidRPr="003E1D93" w:rsidRDefault="003E1D93" w:rsidP="00125C7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E1D93">
              <w:rPr>
                <w:rFonts w:ascii="Times New Roman" w:hAnsi="Times New Roman"/>
                <w:sz w:val="22"/>
                <w:szCs w:val="22"/>
              </w:rPr>
              <w:t xml:space="preserve">Скворцов Роман Васильевич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93" w:rsidRPr="003E1D93" w:rsidRDefault="003E1D93" w:rsidP="00125C71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E1D93">
              <w:rPr>
                <w:rFonts w:ascii="Times New Roman" w:hAnsi="Times New Roman"/>
                <w:sz w:val="22"/>
                <w:szCs w:val="22"/>
              </w:rPr>
              <w:t>Главный специалист отдела правового обеспечения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93" w:rsidRPr="003E1D93" w:rsidRDefault="003E1D93" w:rsidP="00125C71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3E1D93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93" w:rsidRPr="003E1D93" w:rsidRDefault="003E1D93" w:rsidP="00125C71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673C6" w:rsidRPr="00C673C6" w:rsidRDefault="00C673C6" w:rsidP="00C673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sectPr w:rsidR="00C673C6" w:rsidRPr="00C673C6" w:rsidSect="00A36340">
      <w:pgSz w:w="11906" w:h="16838"/>
      <w:pgMar w:top="426" w:right="850" w:bottom="709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0FE5" w:rsidRDefault="00180FE5" w:rsidP="00D84470">
      <w:r>
        <w:separator/>
      </w:r>
    </w:p>
  </w:endnote>
  <w:endnote w:type="continuationSeparator" w:id="0">
    <w:p w:rsidR="00180FE5" w:rsidRDefault="00180FE5" w:rsidP="00D84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0FE5" w:rsidRDefault="00180FE5" w:rsidP="00D84470">
      <w:r>
        <w:separator/>
      </w:r>
    </w:p>
  </w:footnote>
  <w:footnote w:type="continuationSeparator" w:id="0">
    <w:p w:rsidR="00180FE5" w:rsidRDefault="00180FE5" w:rsidP="00D844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476CA"/>
    <w:multiLevelType w:val="hybridMultilevel"/>
    <w:tmpl w:val="C9927E74"/>
    <w:lvl w:ilvl="0" w:tplc="16FAFC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EE35BF6"/>
    <w:multiLevelType w:val="hybridMultilevel"/>
    <w:tmpl w:val="6C8CB9E6"/>
    <w:lvl w:ilvl="0" w:tplc="90C2EB2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5F344AE"/>
    <w:multiLevelType w:val="multilevel"/>
    <w:tmpl w:val="83887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22C1C82"/>
    <w:multiLevelType w:val="hybridMultilevel"/>
    <w:tmpl w:val="3318A876"/>
    <w:lvl w:ilvl="0" w:tplc="5262DD2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A47FA6"/>
    <w:multiLevelType w:val="hybridMultilevel"/>
    <w:tmpl w:val="9A2620F8"/>
    <w:lvl w:ilvl="0" w:tplc="04190011">
      <w:start w:val="1"/>
      <w:numFmt w:val="decimal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" w15:restartNumberingAfterBreak="0">
    <w:nsid w:val="3B5268F7"/>
    <w:multiLevelType w:val="hybridMultilevel"/>
    <w:tmpl w:val="9C4EC6E8"/>
    <w:lvl w:ilvl="0" w:tplc="5A46B632">
      <w:start w:val="1"/>
      <w:numFmt w:val="decimal"/>
      <w:lvlText w:val="%1."/>
      <w:lvlJc w:val="left"/>
      <w:pPr>
        <w:ind w:left="18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50010D4A"/>
    <w:multiLevelType w:val="hybridMultilevel"/>
    <w:tmpl w:val="EA9E5F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1C4D4F"/>
    <w:multiLevelType w:val="hybridMultilevel"/>
    <w:tmpl w:val="0C56B172"/>
    <w:lvl w:ilvl="0" w:tplc="0419000F">
      <w:start w:val="1"/>
      <w:numFmt w:val="decimal"/>
      <w:lvlText w:val="%1."/>
      <w:lvlJc w:val="left"/>
      <w:pPr>
        <w:ind w:left="848" w:hanging="360"/>
      </w:pPr>
    </w:lvl>
    <w:lvl w:ilvl="1" w:tplc="04190019" w:tentative="1">
      <w:start w:val="1"/>
      <w:numFmt w:val="lowerLetter"/>
      <w:lvlText w:val="%2."/>
      <w:lvlJc w:val="left"/>
      <w:pPr>
        <w:ind w:left="1568" w:hanging="360"/>
      </w:pPr>
    </w:lvl>
    <w:lvl w:ilvl="2" w:tplc="0419001B" w:tentative="1">
      <w:start w:val="1"/>
      <w:numFmt w:val="lowerRoman"/>
      <w:lvlText w:val="%3."/>
      <w:lvlJc w:val="right"/>
      <w:pPr>
        <w:ind w:left="2288" w:hanging="180"/>
      </w:pPr>
    </w:lvl>
    <w:lvl w:ilvl="3" w:tplc="0419000F" w:tentative="1">
      <w:start w:val="1"/>
      <w:numFmt w:val="decimal"/>
      <w:lvlText w:val="%4."/>
      <w:lvlJc w:val="left"/>
      <w:pPr>
        <w:ind w:left="3008" w:hanging="360"/>
      </w:pPr>
    </w:lvl>
    <w:lvl w:ilvl="4" w:tplc="04190019" w:tentative="1">
      <w:start w:val="1"/>
      <w:numFmt w:val="lowerLetter"/>
      <w:lvlText w:val="%5."/>
      <w:lvlJc w:val="left"/>
      <w:pPr>
        <w:ind w:left="3728" w:hanging="360"/>
      </w:pPr>
    </w:lvl>
    <w:lvl w:ilvl="5" w:tplc="0419001B" w:tentative="1">
      <w:start w:val="1"/>
      <w:numFmt w:val="lowerRoman"/>
      <w:lvlText w:val="%6."/>
      <w:lvlJc w:val="right"/>
      <w:pPr>
        <w:ind w:left="4448" w:hanging="180"/>
      </w:pPr>
    </w:lvl>
    <w:lvl w:ilvl="6" w:tplc="0419000F" w:tentative="1">
      <w:start w:val="1"/>
      <w:numFmt w:val="decimal"/>
      <w:lvlText w:val="%7."/>
      <w:lvlJc w:val="left"/>
      <w:pPr>
        <w:ind w:left="5168" w:hanging="360"/>
      </w:pPr>
    </w:lvl>
    <w:lvl w:ilvl="7" w:tplc="04190019" w:tentative="1">
      <w:start w:val="1"/>
      <w:numFmt w:val="lowerLetter"/>
      <w:lvlText w:val="%8."/>
      <w:lvlJc w:val="left"/>
      <w:pPr>
        <w:ind w:left="5888" w:hanging="360"/>
      </w:pPr>
    </w:lvl>
    <w:lvl w:ilvl="8" w:tplc="0419001B" w:tentative="1">
      <w:start w:val="1"/>
      <w:numFmt w:val="lowerRoman"/>
      <w:lvlText w:val="%9."/>
      <w:lvlJc w:val="right"/>
      <w:pPr>
        <w:ind w:left="6608" w:hanging="180"/>
      </w:pPr>
    </w:lvl>
  </w:abstractNum>
  <w:abstractNum w:abstractNumId="9" w15:restartNumberingAfterBreak="0">
    <w:nsid w:val="5E996BC0"/>
    <w:multiLevelType w:val="hybridMultilevel"/>
    <w:tmpl w:val="E2206872"/>
    <w:lvl w:ilvl="0" w:tplc="5262DD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4317F9"/>
    <w:multiLevelType w:val="hybridMultilevel"/>
    <w:tmpl w:val="C72A298E"/>
    <w:lvl w:ilvl="0" w:tplc="90C2EB2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7335180E"/>
    <w:multiLevelType w:val="multilevel"/>
    <w:tmpl w:val="0BB0A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D0C1951"/>
    <w:multiLevelType w:val="hybridMultilevel"/>
    <w:tmpl w:val="E62239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80501"/>
    <w:multiLevelType w:val="hybridMultilevel"/>
    <w:tmpl w:val="BBC03C60"/>
    <w:lvl w:ilvl="0" w:tplc="FBAED2D4">
      <w:start w:val="1"/>
      <w:numFmt w:val="decimal"/>
      <w:lvlText w:val="%1."/>
      <w:lvlJc w:val="left"/>
      <w:pPr>
        <w:ind w:left="824" w:hanging="54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1"/>
  </w:num>
  <w:num w:numId="3">
    <w:abstractNumId w:val="7"/>
  </w:num>
  <w:num w:numId="4">
    <w:abstractNumId w:va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  <w:num w:numId="9">
    <w:abstractNumId w:val="13"/>
  </w:num>
  <w:num w:numId="10">
    <w:abstractNumId w:val="10"/>
  </w:num>
  <w:num w:numId="11">
    <w:abstractNumId w:val="0"/>
  </w:num>
  <w:num w:numId="12">
    <w:abstractNumId w:val="5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9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ocumentProtection w:edit="form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0135"/>
    <w:rsid w:val="0000000A"/>
    <w:rsid w:val="00000560"/>
    <w:rsid w:val="000005D3"/>
    <w:rsid w:val="00000B30"/>
    <w:rsid w:val="00000E54"/>
    <w:rsid w:val="00000ED4"/>
    <w:rsid w:val="00000F93"/>
    <w:rsid w:val="00001042"/>
    <w:rsid w:val="000016A6"/>
    <w:rsid w:val="0000185A"/>
    <w:rsid w:val="00001C91"/>
    <w:rsid w:val="00001F8B"/>
    <w:rsid w:val="00002149"/>
    <w:rsid w:val="0000248A"/>
    <w:rsid w:val="00002970"/>
    <w:rsid w:val="00002B67"/>
    <w:rsid w:val="00002C77"/>
    <w:rsid w:val="00003233"/>
    <w:rsid w:val="0000342A"/>
    <w:rsid w:val="00003665"/>
    <w:rsid w:val="00003AA2"/>
    <w:rsid w:val="00003BE9"/>
    <w:rsid w:val="00003F21"/>
    <w:rsid w:val="0000403D"/>
    <w:rsid w:val="0000409A"/>
    <w:rsid w:val="0000423F"/>
    <w:rsid w:val="00004305"/>
    <w:rsid w:val="000043E3"/>
    <w:rsid w:val="000046C7"/>
    <w:rsid w:val="0000489B"/>
    <w:rsid w:val="00004BD4"/>
    <w:rsid w:val="00004C09"/>
    <w:rsid w:val="0000578A"/>
    <w:rsid w:val="00005B63"/>
    <w:rsid w:val="00005B86"/>
    <w:rsid w:val="00005B95"/>
    <w:rsid w:val="00005F84"/>
    <w:rsid w:val="0000603E"/>
    <w:rsid w:val="00006607"/>
    <w:rsid w:val="000066C6"/>
    <w:rsid w:val="0000691E"/>
    <w:rsid w:val="00006947"/>
    <w:rsid w:val="00006C95"/>
    <w:rsid w:val="0000710E"/>
    <w:rsid w:val="000071BA"/>
    <w:rsid w:val="000071C8"/>
    <w:rsid w:val="00007283"/>
    <w:rsid w:val="00007869"/>
    <w:rsid w:val="00007873"/>
    <w:rsid w:val="0000798B"/>
    <w:rsid w:val="00007E3C"/>
    <w:rsid w:val="00010460"/>
    <w:rsid w:val="000107FA"/>
    <w:rsid w:val="00010DAD"/>
    <w:rsid w:val="00010E40"/>
    <w:rsid w:val="00010F2E"/>
    <w:rsid w:val="00011001"/>
    <w:rsid w:val="00011144"/>
    <w:rsid w:val="000115EC"/>
    <w:rsid w:val="0001205E"/>
    <w:rsid w:val="000125E6"/>
    <w:rsid w:val="0001267E"/>
    <w:rsid w:val="00012A11"/>
    <w:rsid w:val="00012D9C"/>
    <w:rsid w:val="00012F0C"/>
    <w:rsid w:val="00013387"/>
    <w:rsid w:val="00013A46"/>
    <w:rsid w:val="00014100"/>
    <w:rsid w:val="00014225"/>
    <w:rsid w:val="000145B7"/>
    <w:rsid w:val="00014623"/>
    <w:rsid w:val="00014D72"/>
    <w:rsid w:val="00015169"/>
    <w:rsid w:val="00015797"/>
    <w:rsid w:val="0001584D"/>
    <w:rsid w:val="00015C32"/>
    <w:rsid w:val="000161DA"/>
    <w:rsid w:val="00016681"/>
    <w:rsid w:val="00016BFF"/>
    <w:rsid w:val="00016C48"/>
    <w:rsid w:val="00017201"/>
    <w:rsid w:val="000174E8"/>
    <w:rsid w:val="00017866"/>
    <w:rsid w:val="00020109"/>
    <w:rsid w:val="00020811"/>
    <w:rsid w:val="00020816"/>
    <w:rsid w:val="00020997"/>
    <w:rsid w:val="000209BE"/>
    <w:rsid w:val="00020BC5"/>
    <w:rsid w:val="00020CFE"/>
    <w:rsid w:val="00021185"/>
    <w:rsid w:val="000211E0"/>
    <w:rsid w:val="00021619"/>
    <w:rsid w:val="000216AA"/>
    <w:rsid w:val="00021723"/>
    <w:rsid w:val="00022203"/>
    <w:rsid w:val="00022B6F"/>
    <w:rsid w:val="00023009"/>
    <w:rsid w:val="00023240"/>
    <w:rsid w:val="000232D1"/>
    <w:rsid w:val="00023350"/>
    <w:rsid w:val="000233F7"/>
    <w:rsid w:val="000239D6"/>
    <w:rsid w:val="00023A24"/>
    <w:rsid w:val="00023B28"/>
    <w:rsid w:val="00023F39"/>
    <w:rsid w:val="00023FA3"/>
    <w:rsid w:val="000241E6"/>
    <w:rsid w:val="000247FF"/>
    <w:rsid w:val="00024AC7"/>
    <w:rsid w:val="00024B64"/>
    <w:rsid w:val="00024DCE"/>
    <w:rsid w:val="00024FC9"/>
    <w:rsid w:val="000255D5"/>
    <w:rsid w:val="00025765"/>
    <w:rsid w:val="00025959"/>
    <w:rsid w:val="00025C12"/>
    <w:rsid w:val="00025D7D"/>
    <w:rsid w:val="00025F20"/>
    <w:rsid w:val="000260B0"/>
    <w:rsid w:val="00026400"/>
    <w:rsid w:val="00026454"/>
    <w:rsid w:val="00026646"/>
    <w:rsid w:val="0002674C"/>
    <w:rsid w:val="00026BD8"/>
    <w:rsid w:val="00026E57"/>
    <w:rsid w:val="00026E7F"/>
    <w:rsid w:val="0002702D"/>
    <w:rsid w:val="000271F9"/>
    <w:rsid w:val="000273C9"/>
    <w:rsid w:val="00027DA0"/>
    <w:rsid w:val="00027E1D"/>
    <w:rsid w:val="0003003B"/>
    <w:rsid w:val="000300C6"/>
    <w:rsid w:val="00030654"/>
    <w:rsid w:val="00030699"/>
    <w:rsid w:val="00030A4A"/>
    <w:rsid w:val="00031C63"/>
    <w:rsid w:val="00031E39"/>
    <w:rsid w:val="000322AB"/>
    <w:rsid w:val="000325EA"/>
    <w:rsid w:val="00032C6B"/>
    <w:rsid w:val="00032CDF"/>
    <w:rsid w:val="00032F35"/>
    <w:rsid w:val="00033026"/>
    <w:rsid w:val="0003305A"/>
    <w:rsid w:val="000331F2"/>
    <w:rsid w:val="000333BC"/>
    <w:rsid w:val="00033846"/>
    <w:rsid w:val="0003387C"/>
    <w:rsid w:val="00033D7E"/>
    <w:rsid w:val="00033FB4"/>
    <w:rsid w:val="000347D8"/>
    <w:rsid w:val="00034A55"/>
    <w:rsid w:val="00034C3A"/>
    <w:rsid w:val="00034D20"/>
    <w:rsid w:val="00034E9B"/>
    <w:rsid w:val="00034FE8"/>
    <w:rsid w:val="00035194"/>
    <w:rsid w:val="00035CC6"/>
    <w:rsid w:val="00036232"/>
    <w:rsid w:val="0003637A"/>
    <w:rsid w:val="00036599"/>
    <w:rsid w:val="000367E1"/>
    <w:rsid w:val="0003684A"/>
    <w:rsid w:val="00036C5D"/>
    <w:rsid w:val="00037050"/>
    <w:rsid w:val="00037057"/>
    <w:rsid w:val="0003722A"/>
    <w:rsid w:val="00037247"/>
    <w:rsid w:val="000372F2"/>
    <w:rsid w:val="0003739F"/>
    <w:rsid w:val="0003743D"/>
    <w:rsid w:val="0003799D"/>
    <w:rsid w:val="00037B29"/>
    <w:rsid w:val="00037C3B"/>
    <w:rsid w:val="00037C80"/>
    <w:rsid w:val="00037DDE"/>
    <w:rsid w:val="0004028C"/>
    <w:rsid w:val="000403A6"/>
    <w:rsid w:val="00040A75"/>
    <w:rsid w:val="00040B74"/>
    <w:rsid w:val="00040B9B"/>
    <w:rsid w:val="00041078"/>
    <w:rsid w:val="000411C8"/>
    <w:rsid w:val="0004159B"/>
    <w:rsid w:val="0004189F"/>
    <w:rsid w:val="00041930"/>
    <w:rsid w:val="00041B54"/>
    <w:rsid w:val="00041C5F"/>
    <w:rsid w:val="00041D4F"/>
    <w:rsid w:val="00041E54"/>
    <w:rsid w:val="00041F47"/>
    <w:rsid w:val="00041FE5"/>
    <w:rsid w:val="00042448"/>
    <w:rsid w:val="00042741"/>
    <w:rsid w:val="00042D04"/>
    <w:rsid w:val="00042DAA"/>
    <w:rsid w:val="0004301F"/>
    <w:rsid w:val="00043067"/>
    <w:rsid w:val="0004331A"/>
    <w:rsid w:val="00043C04"/>
    <w:rsid w:val="00043DAE"/>
    <w:rsid w:val="00043E27"/>
    <w:rsid w:val="000440B3"/>
    <w:rsid w:val="00044184"/>
    <w:rsid w:val="000442DF"/>
    <w:rsid w:val="00044816"/>
    <w:rsid w:val="00044EA2"/>
    <w:rsid w:val="00044F57"/>
    <w:rsid w:val="00045989"/>
    <w:rsid w:val="00045DA3"/>
    <w:rsid w:val="00045E57"/>
    <w:rsid w:val="000460A1"/>
    <w:rsid w:val="000465FE"/>
    <w:rsid w:val="0004661B"/>
    <w:rsid w:val="00046998"/>
    <w:rsid w:val="00046A24"/>
    <w:rsid w:val="00046A87"/>
    <w:rsid w:val="00046BD3"/>
    <w:rsid w:val="00046BD9"/>
    <w:rsid w:val="00046DC6"/>
    <w:rsid w:val="00046FEE"/>
    <w:rsid w:val="000470C7"/>
    <w:rsid w:val="00047583"/>
    <w:rsid w:val="00047649"/>
    <w:rsid w:val="00047933"/>
    <w:rsid w:val="00047C0B"/>
    <w:rsid w:val="00047E39"/>
    <w:rsid w:val="00047E5F"/>
    <w:rsid w:val="00050515"/>
    <w:rsid w:val="00050D8E"/>
    <w:rsid w:val="00050ED0"/>
    <w:rsid w:val="000519CC"/>
    <w:rsid w:val="000519E7"/>
    <w:rsid w:val="00051AD9"/>
    <w:rsid w:val="00051AE4"/>
    <w:rsid w:val="00051B10"/>
    <w:rsid w:val="00051BF8"/>
    <w:rsid w:val="000523B4"/>
    <w:rsid w:val="00052559"/>
    <w:rsid w:val="0005287D"/>
    <w:rsid w:val="00052A57"/>
    <w:rsid w:val="00052E34"/>
    <w:rsid w:val="00052F3A"/>
    <w:rsid w:val="000530D5"/>
    <w:rsid w:val="00053173"/>
    <w:rsid w:val="00053586"/>
    <w:rsid w:val="000536B9"/>
    <w:rsid w:val="00053768"/>
    <w:rsid w:val="000539A6"/>
    <w:rsid w:val="0005479B"/>
    <w:rsid w:val="00054B99"/>
    <w:rsid w:val="00054F9D"/>
    <w:rsid w:val="00055153"/>
    <w:rsid w:val="000556C5"/>
    <w:rsid w:val="0005588C"/>
    <w:rsid w:val="0005620C"/>
    <w:rsid w:val="0005640E"/>
    <w:rsid w:val="00056674"/>
    <w:rsid w:val="00056C06"/>
    <w:rsid w:val="00057651"/>
    <w:rsid w:val="0005778C"/>
    <w:rsid w:val="00057973"/>
    <w:rsid w:val="00057ABF"/>
    <w:rsid w:val="00057B21"/>
    <w:rsid w:val="00057EA6"/>
    <w:rsid w:val="00060690"/>
    <w:rsid w:val="000607C4"/>
    <w:rsid w:val="00060973"/>
    <w:rsid w:val="00060AB3"/>
    <w:rsid w:val="0006116C"/>
    <w:rsid w:val="00061535"/>
    <w:rsid w:val="00061AE4"/>
    <w:rsid w:val="00061E1E"/>
    <w:rsid w:val="00061E54"/>
    <w:rsid w:val="00061F9A"/>
    <w:rsid w:val="00062124"/>
    <w:rsid w:val="000621C9"/>
    <w:rsid w:val="00062B5B"/>
    <w:rsid w:val="00062E94"/>
    <w:rsid w:val="0006308D"/>
    <w:rsid w:val="0006311A"/>
    <w:rsid w:val="00063142"/>
    <w:rsid w:val="000631F2"/>
    <w:rsid w:val="00063834"/>
    <w:rsid w:val="00063A00"/>
    <w:rsid w:val="00063BAE"/>
    <w:rsid w:val="0006423C"/>
    <w:rsid w:val="000649BE"/>
    <w:rsid w:val="00064C4A"/>
    <w:rsid w:val="00064DA7"/>
    <w:rsid w:val="00064EC2"/>
    <w:rsid w:val="00065047"/>
    <w:rsid w:val="00065101"/>
    <w:rsid w:val="00065275"/>
    <w:rsid w:val="000653C5"/>
    <w:rsid w:val="000654B5"/>
    <w:rsid w:val="00065981"/>
    <w:rsid w:val="00065E3D"/>
    <w:rsid w:val="000661C7"/>
    <w:rsid w:val="00066962"/>
    <w:rsid w:val="00066BFA"/>
    <w:rsid w:val="00066CB5"/>
    <w:rsid w:val="00066D41"/>
    <w:rsid w:val="00066D65"/>
    <w:rsid w:val="00066FAA"/>
    <w:rsid w:val="000671BB"/>
    <w:rsid w:val="0006753D"/>
    <w:rsid w:val="000676B5"/>
    <w:rsid w:val="00067C1B"/>
    <w:rsid w:val="00067DC1"/>
    <w:rsid w:val="000701B6"/>
    <w:rsid w:val="0007040F"/>
    <w:rsid w:val="0007056C"/>
    <w:rsid w:val="0007072B"/>
    <w:rsid w:val="0007084A"/>
    <w:rsid w:val="0007084F"/>
    <w:rsid w:val="00070937"/>
    <w:rsid w:val="00070B9F"/>
    <w:rsid w:val="00070BC1"/>
    <w:rsid w:val="00070DA6"/>
    <w:rsid w:val="00071031"/>
    <w:rsid w:val="00071203"/>
    <w:rsid w:val="0007148E"/>
    <w:rsid w:val="000714F6"/>
    <w:rsid w:val="000718E2"/>
    <w:rsid w:val="00071C72"/>
    <w:rsid w:val="00071E0A"/>
    <w:rsid w:val="00071E57"/>
    <w:rsid w:val="00071EA0"/>
    <w:rsid w:val="00072528"/>
    <w:rsid w:val="0007277F"/>
    <w:rsid w:val="00072EE9"/>
    <w:rsid w:val="000736C1"/>
    <w:rsid w:val="00073943"/>
    <w:rsid w:val="00073A59"/>
    <w:rsid w:val="00073F08"/>
    <w:rsid w:val="00073F31"/>
    <w:rsid w:val="0007448B"/>
    <w:rsid w:val="000747D4"/>
    <w:rsid w:val="00074ADF"/>
    <w:rsid w:val="00074B0C"/>
    <w:rsid w:val="000753EC"/>
    <w:rsid w:val="00075802"/>
    <w:rsid w:val="000758D5"/>
    <w:rsid w:val="000758EA"/>
    <w:rsid w:val="00075B48"/>
    <w:rsid w:val="00075D33"/>
    <w:rsid w:val="00075E0D"/>
    <w:rsid w:val="00075F21"/>
    <w:rsid w:val="00076205"/>
    <w:rsid w:val="00076852"/>
    <w:rsid w:val="00077863"/>
    <w:rsid w:val="000779B6"/>
    <w:rsid w:val="00077FAC"/>
    <w:rsid w:val="00080337"/>
    <w:rsid w:val="0008045C"/>
    <w:rsid w:val="0008069E"/>
    <w:rsid w:val="000809EB"/>
    <w:rsid w:val="00080DD5"/>
    <w:rsid w:val="00080F7F"/>
    <w:rsid w:val="000810B1"/>
    <w:rsid w:val="00081D21"/>
    <w:rsid w:val="000820F9"/>
    <w:rsid w:val="0008223F"/>
    <w:rsid w:val="00082794"/>
    <w:rsid w:val="00082BB2"/>
    <w:rsid w:val="00082EE6"/>
    <w:rsid w:val="0008337F"/>
    <w:rsid w:val="000833E0"/>
    <w:rsid w:val="00083547"/>
    <w:rsid w:val="000838EB"/>
    <w:rsid w:val="0008391D"/>
    <w:rsid w:val="00083CE9"/>
    <w:rsid w:val="00083EE1"/>
    <w:rsid w:val="0008419C"/>
    <w:rsid w:val="0008446D"/>
    <w:rsid w:val="000844DE"/>
    <w:rsid w:val="000848C3"/>
    <w:rsid w:val="00084EDD"/>
    <w:rsid w:val="00085198"/>
    <w:rsid w:val="00085207"/>
    <w:rsid w:val="00085496"/>
    <w:rsid w:val="00085517"/>
    <w:rsid w:val="00085BA3"/>
    <w:rsid w:val="00085C4B"/>
    <w:rsid w:val="00086102"/>
    <w:rsid w:val="000864D9"/>
    <w:rsid w:val="000864E5"/>
    <w:rsid w:val="000865E7"/>
    <w:rsid w:val="0008679D"/>
    <w:rsid w:val="00086A9C"/>
    <w:rsid w:val="0008727D"/>
    <w:rsid w:val="000872D9"/>
    <w:rsid w:val="00087408"/>
    <w:rsid w:val="000876DC"/>
    <w:rsid w:val="00087839"/>
    <w:rsid w:val="00087B71"/>
    <w:rsid w:val="00087D59"/>
    <w:rsid w:val="00087EA8"/>
    <w:rsid w:val="00090222"/>
    <w:rsid w:val="00090A94"/>
    <w:rsid w:val="00090D46"/>
    <w:rsid w:val="00090EB6"/>
    <w:rsid w:val="0009184E"/>
    <w:rsid w:val="00091AF6"/>
    <w:rsid w:val="00091E96"/>
    <w:rsid w:val="00091EA4"/>
    <w:rsid w:val="00092679"/>
    <w:rsid w:val="000928AD"/>
    <w:rsid w:val="00092997"/>
    <w:rsid w:val="00092AFB"/>
    <w:rsid w:val="00092C72"/>
    <w:rsid w:val="00092E3C"/>
    <w:rsid w:val="000934A3"/>
    <w:rsid w:val="00093822"/>
    <w:rsid w:val="00093827"/>
    <w:rsid w:val="00093CB4"/>
    <w:rsid w:val="00094292"/>
    <w:rsid w:val="000943D4"/>
    <w:rsid w:val="0009472E"/>
    <w:rsid w:val="00094774"/>
    <w:rsid w:val="00094900"/>
    <w:rsid w:val="00094E69"/>
    <w:rsid w:val="00094E76"/>
    <w:rsid w:val="000958D9"/>
    <w:rsid w:val="00095915"/>
    <w:rsid w:val="000959F5"/>
    <w:rsid w:val="00095A45"/>
    <w:rsid w:val="00095F9D"/>
    <w:rsid w:val="00096550"/>
    <w:rsid w:val="000965EC"/>
    <w:rsid w:val="000966A8"/>
    <w:rsid w:val="00096CC5"/>
    <w:rsid w:val="00096DCA"/>
    <w:rsid w:val="00096E0E"/>
    <w:rsid w:val="00097125"/>
    <w:rsid w:val="0009714A"/>
    <w:rsid w:val="000973DB"/>
    <w:rsid w:val="000976E6"/>
    <w:rsid w:val="0009789A"/>
    <w:rsid w:val="00097B91"/>
    <w:rsid w:val="000A017F"/>
    <w:rsid w:val="000A0771"/>
    <w:rsid w:val="000A14C9"/>
    <w:rsid w:val="000A17BD"/>
    <w:rsid w:val="000A20A7"/>
    <w:rsid w:val="000A25F3"/>
    <w:rsid w:val="000A26C5"/>
    <w:rsid w:val="000A282D"/>
    <w:rsid w:val="000A2FF5"/>
    <w:rsid w:val="000A34A4"/>
    <w:rsid w:val="000A35EB"/>
    <w:rsid w:val="000A3EFC"/>
    <w:rsid w:val="000A3F9F"/>
    <w:rsid w:val="000A40DA"/>
    <w:rsid w:val="000A4845"/>
    <w:rsid w:val="000A512E"/>
    <w:rsid w:val="000A5175"/>
    <w:rsid w:val="000A51BE"/>
    <w:rsid w:val="000A51F6"/>
    <w:rsid w:val="000A6551"/>
    <w:rsid w:val="000A65BD"/>
    <w:rsid w:val="000A6AD7"/>
    <w:rsid w:val="000A6DED"/>
    <w:rsid w:val="000A6E75"/>
    <w:rsid w:val="000A6EC8"/>
    <w:rsid w:val="000A7232"/>
    <w:rsid w:val="000A7AB5"/>
    <w:rsid w:val="000A7BAD"/>
    <w:rsid w:val="000B0292"/>
    <w:rsid w:val="000B125A"/>
    <w:rsid w:val="000B136E"/>
    <w:rsid w:val="000B1633"/>
    <w:rsid w:val="000B1A0A"/>
    <w:rsid w:val="000B1E34"/>
    <w:rsid w:val="000B1F23"/>
    <w:rsid w:val="000B2074"/>
    <w:rsid w:val="000B20E8"/>
    <w:rsid w:val="000B21E9"/>
    <w:rsid w:val="000B26B3"/>
    <w:rsid w:val="000B2A9F"/>
    <w:rsid w:val="000B2FE5"/>
    <w:rsid w:val="000B3853"/>
    <w:rsid w:val="000B3CF3"/>
    <w:rsid w:val="000B482B"/>
    <w:rsid w:val="000B4AF8"/>
    <w:rsid w:val="000B4CBE"/>
    <w:rsid w:val="000B4D89"/>
    <w:rsid w:val="000B5011"/>
    <w:rsid w:val="000B53DA"/>
    <w:rsid w:val="000B55B9"/>
    <w:rsid w:val="000B5C6C"/>
    <w:rsid w:val="000B5F20"/>
    <w:rsid w:val="000B61D5"/>
    <w:rsid w:val="000B65E6"/>
    <w:rsid w:val="000B676A"/>
    <w:rsid w:val="000B6866"/>
    <w:rsid w:val="000B6C09"/>
    <w:rsid w:val="000B6F9F"/>
    <w:rsid w:val="000B765C"/>
    <w:rsid w:val="000B76C3"/>
    <w:rsid w:val="000B771A"/>
    <w:rsid w:val="000B7725"/>
    <w:rsid w:val="000B7D35"/>
    <w:rsid w:val="000B7FAE"/>
    <w:rsid w:val="000C0036"/>
    <w:rsid w:val="000C02D8"/>
    <w:rsid w:val="000C0567"/>
    <w:rsid w:val="000C0DD0"/>
    <w:rsid w:val="000C0EDE"/>
    <w:rsid w:val="000C0F73"/>
    <w:rsid w:val="000C1805"/>
    <w:rsid w:val="000C1B20"/>
    <w:rsid w:val="000C1DF0"/>
    <w:rsid w:val="000C1F3A"/>
    <w:rsid w:val="000C2726"/>
    <w:rsid w:val="000C291B"/>
    <w:rsid w:val="000C296F"/>
    <w:rsid w:val="000C2AF6"/>
    <w:rsid w:val="000C2B57"/>
    <w:rsid w:val="000C2BBC"/>
    <w:rsid w:val="000C2CD5"/>
    <w:rsid w:val="000C3009"/>
    <w:rsid w:val="000C3326"/>
    <w:rsid w:val="000C34B3"/>
    <w:rsid w:val="000C3599"/>
    <w:rsid w:val="000C3B34"/>
    <w:rsid w:val="000C3D8C"/>
    <w:rsid w:val="000C3DE0"/>
    <w:rsid w:val="000C5228"/>
    <w:rsid w:val="000C5373"/>
    <w:rsid w:val="000C54C9"/>
    <w:rsid w:val="000C5A19"/>
    <w:rsid w:val="000C5AE8"/>
    <w:rsid w:val="000C5DE5"/>
    <w:rsid w:val="000C64AF"/>
    <w:rsid w:val="000C67B8"/>
    <w:rsid w:val="000C6A8B"/>
    <w:rsid w:val="000C6B93"/>
    <w:rsid w:val="000C70C2"/>
    <w:rsid w:val="000C738C"/>
    <w:rsid w:val="000C775B"/>
    <w:rsid w:val="000C79D0"/>
    <w:rsid w:val="000C7D47"/>
    <w:rsid w:val="000C7E00"/>
    <w:rsid w:val="000D0541"/>
    <w:rsid w:val="000D0643"/>
    <w:rsid w:val="000D0CEE"/>
    <w:rsid w:val="000D0F5D"/>
    <w:rsid w:val="000D0F65"/>
    <w:rsid w:val="000D0F84"/>
    <w:rsid w:val="000D1494"/>
    <w:rsid w:val="000D1604"/>
    <w:rsid w:val="000D1683"/>
    <w:rsid w:val="000D20B5"/>
    <w:rsid w:val="000D27B3"/>
    <w:rsid w:val="000D3228"/>
    <w:rsid w:val="000D3314"/>
    <w:rsid w:val="000D33E1"/>
    <w:rsid w:val="000D3831"/>
    <w:rsid w:val="000D398F"/>
    <w:rsid w:val="000D3AF6"/>
    <w:rsid w:val="000D3FC1"/>
    <w:rsid w:val="000D40EA"/>
    <w:rsid w:val="000D4298"/>
    <w:rsid w:val="000D4429"/>
    <w:rsid w:val="000D4495"/>
    <w:rsid w:val="000D46C0"/>
    <w:rsid w:val="000D46DF"/>
    <w:rsid w:val="000D4C37"/>
    <w:rsid w:val="000D4CB2"/>
    <w:rsid w:val="000D506E"/>
    <w:rsid w:val="000D5132"/>
    <w:rsid w:val="000D5345"/>
    <w:rsid w:val="000D549B"/>
    <w:rsid w:val="000D58CC"/>
    <w:rsid w:val="000D5921"/>
    <w:rsid w:val="000D59B4"/>
    <w:rsid w:val="000D5BFC"/>
    <w:rsid w:val="000D5C92"/>
    <w:rsid w:val="000D5F0F"/>
    <w:rsid w:val="000D600E"/>
    <w:rsid w:val="000D63C0"/>
    <w:rsid w:val="000D64F5"/>
    <w:rsid w:val="000D6566"/>
    <w:rsid w:val="000D68BD"/>
    <w:rsid w:val="000D699B"/>
    <w:rsid w:val="000D69A1"/>
    <w:rsid w:val="000D69B4"/>
    <w:rsid w:val="000D6AB4"/>
    <w:rsid w:val="000D704E"/>
    <w:rsid w:val="000D7051"/>
    <w:rsid w:val="000D72CE"/>
    <w:rsid w:val="000D7394"/>
    <w:rsid w:val="000D74B8"/>
    <w:rsid w:val="000D75F0"/>
    <w:rsid w:val="000D7825"/>
    <w:rsid w:val="000D7F1F"/>
    <w:rsid w:val="000E003B"/>
    <w:rsid w:val="000E014B"/>
    <w:rsid w:val="000E0187"/>
    <w:rsid w:val="000E0626"/>
    <w:rsid w:val="000E06C4"/>
    <w:rsid w:val="000E0774"/>
    <w:rsid w:val="000E0C17"/>
    <w:rsid w:val="000E108E"/>
    <w:rsid w:val="000E1194"/>
    <w:rsid w:val="000E178A"/>
    <w:rsid w:val="000E1933"/>
    <w:rsid w:val="000E1A8D"/>
    <w:rsid w:val="000E2341"/>
    <w:rsid w:val="000E2BBE"/>
    <w:rsid w:val="000E2C3C"/>
    <w:rsid w:val="000E338C"/>
    <w:rsid w:val="000E33AD"/>
    <w:rsid w:val="000E33B0"/>
    <w:rsid w:val="000E341C"/>
    <w:rsid w:val="000E3625"/>
    <w:rsid w:val="000E3AFC"/>
    <w:rsid w:val="000E3C89"/>
    <w:rsid w:val="000E3CDC"/>
    <w:rsid w:val="000E3FAB"/>
    <w:rsid w:val="000E4194"/>
    <w:rsid w:val="000E4B08"/>
    <w:rsid w:val="000E5354"/>
    <w:rsid w:val="000E536D"/>
    <w:rsid w:val="000E5584"/>
    <w:rsid w:val="000E5A09"/>
    <w:rsid w:val="000E6726"/>
    <w:rsid w:val="000E7048"/>
    <w:rsid w:val="000E70D3"/>
    <w:rsid w:val="000E7198"/>
    <w:rsid w:val="000E719B"/>
    <w:rsid w:val="000E720A"/>
    <w:rsid w:val="000E7267"/>
    <w:rsid w:val="000E7A36"/>
    <w:rsid w:val="000F0703"/>
    <w:rsid w:val="000F0819"/>
    <w:rsid w:val="000F0C09"/>
    <w:rsid w:val="000F0C2C"/>
    <w:rsid w:val="000F0F8D"/>
    <w:rsid w:val="000F0F8F"/>
    <w:rsid w:val="000F1582"/>
    <w:rsid w:val="000F15BF"/>
    <w:rsid w:val="000F1BC3"/>
    <w:rsid w:val="000F1F09"/>
    <w:rsid w:val="000F2025"/>
    <w:rsid w:val="000F204D"/>
    <w:rsid w:val="000F22D4"/>
    <w:rsid w:val="000F246E"/>
    <w:rsid w:val="000F26F3"/>
    <w:rsid w:val="000F29D9"/>
    <w:rsid w:val="000F2BF1"/>
    <w:rsid w:val="000F30FB"/>
    <w:rsid w:val="000F345F"/>
    <w:rsid w:val="000F34EC"/>
    <w:rsid w:val="000F367B"/>
    <w:rsid w:val="000F3CEB"/>
    <w:rsid w:val="000F3EC8"/>
    <w:rsid w:val="000F409B"/>
    <w:rsid w:val="000F4159"/>
    <w:rsid w:val="000F422B"/>
    <w:rsid w:val="000F4513"/>
    <w:rsid w:val="000F4585"/>
    <w:rsid w:val="000F4CC5"/>
    <w:rsid w:val="000F4DEF"/>
    <w:rsid w:val="000F4F77"/>
    <w:rsid w:val="000F505F"/>
    <w:rsid w:val="000F511D"/>
    <w:rsid w:val="000F516B"/>
    <w:rsid w:val="000F52B2"/>
    <w:rsid w:val="000F576E"/>
    <w:rsid w:val="000F5885"/>
    <w:rsid w:val="000F5CF6"/>
    <w:rsid w:val="000F5FA4"/>
    <w:rsid w:val="000F629D"/>
    <w:rsid w:val="000F69DB"/>
    <w:rsid w:val="000F6A78"/>
    <w:rsid w:val="000F6DA5"/>
    <w:rsid w:val="000F795B"/>
    <w:rsid w:val="000F7E92"/>
    <w:rsid w:val="0010018E"/>
    <w:rsid w:val="0010036E"/>
    <w:rsid w:val="00100A69"/>
    <w:rsid w:val="00100B1A"/>
    <w:rsid w:val="00100D37"/>
    <w:rsid w:val="00100FDF"/>
    <w:rsid w:val="00101854"/>
    <w:rsid w:val="00101BBC"/>
    <w:rsid w:val="00101D8C"/>
    <w:rsid w:val="00101E36"/>
    <w:rsid w:val="0010294F"/>
    <w:rsid w:val="001029BF"/>
    <w:rsid w:val="00102ABD"/>
    <w:rsid w:val="00102AC0"/>
    <w:rsid w:val="0010322A"/>
    <w:rsid w:val="0010338C"/>
    <w:rsid w:val="00103994"/>
    <w:rsid w:val="00103D9B"/>
    <w:rsid w:val="00103DAF"/>
    <w:rsid w:val="00103EEA"/>
    <w:rsid w:val="00103F70"/>
    <w:rsid w:val="0010417A"/>
    <w:rsid w:val="0010469D"/>
    <w:rsid w:val="00104D5D"/>
    <w:rsid w:val="0010502A"/>
    <w:rsid w:val="0010530D"/>
    <w:rsid w:val="001053B1"/>
    <w:rsid w:val="001054E5"/>
    <w:rsid w:val="0010566E"/>
    <w:rsid w:val="00106295"/>
    <w:rsid w:val="0010693D"/>
    <w:rsid w:val="00106CD3"/>
    <w:rsid w:val="00106CEF"/>
    <w:rsid w:val="00106E29"/>
    <w:rsid w:val="0010700C"/>
    <w:rsid w:val="001071A8"/>
    <w:rsid w:val="00107573"/>
    <w:rsid w:val="0010783C"/>
    <w:rsid w:val="0010793C"/>
    <w:rsid w:val="00107A5E"/>
    <w:rsid w:val="0011013B"/>
    <w:rsid w:val="00110151"/>
    <w:rsid w:val="0011046E"/>
    <w:rsid w:val="001105EE"/>
    <w:rsid w:val="001106AF"/>
    <w:rsid w:val="001107F3"/>
    <w:rsid w:val="001107FC"/>
    <w:rsid w:val="001109CF"/>
    <w:rsid w:val="00110A3D"/>
    <w:rsid w:val="00110C13"/>
    <w:rsid w:val="00110ED2"/>
    <w:rsid w:val="0011172A"/>
    <w:rsid w:val="00111A58"/>
    <w:rsid w:val="00111E24"/>
    <w:rsid w:val="001124DA"/>
    <w:rsid w:val="00112523"/>
    <w:rsid w:val="00112BF6"/>
    <w:rsid w:val="00112C34"/>
    <w:rsid w:val="00112ED4"/>
    <w:rsid w:val="00112FD6"/>
    <w:rsid w:val="00113077"/>
    <w:rsid w:val="0011372A"/>
    <w:rsid w:val="001137D1"/>
    <w:rsid w:val="00113884"/>
    <w:rsid w:val="00114294"/>
    <w:rsid w:val="0011464C"/>
    <w:rsid w:val="00114896"/>
    <w:rsid w:val="001149CB"/>
    <w:rsid w:val="00114F7C"/>
    <w:rsid w:val="00115102"/>
    <w:rsid w:val="00115231"/>
    <w:rsid w:val="001152BF"/>
    <w:rsid w:val="0011542F"/>
    <w:rsid w:val="00115C50"/>
    <w:rsid w:val="00115FAE"/>
    <w:rsid w:val="0011660A"/>
    <w:rsid w:val="0011667B"/>
    <w:rsid w:val="00116813"/>
    <w:rsid w:val="0011693B"/>
    <w:rsid w:val="0011696B"/>
    <w:rsid w:val="00116A00"/>
    <w:rsid w:val="00116BBC"/>
    <w:rsid w:val="00116D15"/>
    <w:rsid w:val="00116E3E"/>
    <w:rsid w:val="0011710F"/>
    <w:rsid w:val="0011719C"/>
    <w:rsid w:val="001172BF"/>
    <w:rsid w:val="001173FC"/>
    <w:rsid w:val="00117545"/>
    <w:rsid w:val="00117DA7"/>
    <w:rsid w:val="00117FC0"/>
    <w:rsid w:val="001201C9"/>
    <w:rsid w:val="001205D1"/>
    <w:rsid w:val="00120609"/>
    <w:rsid w:val="0012079C"/>
    <w:rsid w:val="00120868"/>
    <w:rsid w:val="001208BC"/>
    <w:rsid w:val="00120D77"/>
    <w:rsid w:val="0012118B"/>
    <w:rsid w:val="00121C82"/>
    <w:rsid w:val="00121E33"/>
    <w:rsid w:val="001220DF"/>
    <w:rsid w:val="00122112"/>
    <w:rsid w:val="00122508"/>
    <w:rsid w:val="0012253D"/>
    <w:rsid w:val="001225B3"/>
    <w:rsid w:val="00122752"/>
    <w:rsid w:val="001227C3"/>
    <w:rsid w:val="00122C8A"/>
    <w:rsid w:val="00122CA5"/>
    <w:rsid w:val="00122D16"/>
    <w:rsid w:val="00122F5E"/>
    <w:rsid w:val="001232D8"/>
    <w:rsid w:val="001235E4"/>
    <w:rsid w:val="00123867"/>
    <w:rsid w:val="001238CA"/>
    <w:rsid w:val="0012396C"/>
    <w:rsid w:val="00123A57"/>
    <w:rsid w:val="00123D08"/>
    <w:rsid w:val="001243F0"/>
    <w:rsid w:val="0012454F"/>
    <w:rsid w:val="00124569"/>
    <w:rsid w:val="001246D1"/>
    <w:rsid w:val="001249F4"/>
    <w:rsid w:val="00124A99"/>
    <w:rsid w:val="00124DDB"/>
    <w:rsid w:val="00124F3E"/>
    <w:rsid w:val="00124F82"/>
    <w:rsid w:val="00125231"/>
    <w:rsid w:val="0012553A"/>
    <w:rsid w:val="00125A82"/>
    <w:rsid w:val="00125BCA"/>
    <w:rsid w:val="00125D72"/>
    <w:rsid w:val="0012627F"/>
    <w:rsid w:val="001263B1"/>
    <w:rsid w:val="00126422"/>
    <w:rsid w:val="0012642B"/>
    <w:rsid w:val="0012643A"/>
    <w:rsid w:val="0012648D"/>
    <w:rsid w:val="001267DF"/>
    <w:rsid w:val="00126826"/>
    <w:rsid w:val="00126DC6"/>
    <w:rsid w:val="00127844"/>
    <w:rsid w:val="001278E0"/>
    <w:rsid w:val="00127CC2"/>
    <w:rsid w:val="00127E5D"/>
    <w:rsid w:val="00127E92"/>
    <w:rsid w:val="0013014D"/>
    <w:rsid w:val="00130432"/>
    <w:rsid w:val="001304AE"/>
    <w:rsid w:val="0013091C"/>
    <w:rsid w:val="00130EE0"/>
    <w:rsid w:val="0013101E"/>
    <w:rsid w:val="001311D3"/>
    <w:rsid w:val="001311E0"/>
    <w:rsid w:val="001312A8"/>
    <w:rsid w:val="001313B1"/>
    <w:rsid w:val="00131455"/>
    <w:rsid w:val="001318B9"/>
    <w:rsid w:val="00131A28"/>
    <w:rsid w:val="00131D7A"/>
    <w:rsid w:val="001321AA"/>
    <w:rsid w:val="00132521"/>
    <w:rsid w:val="001325CA"/>
    <w:rsid w:val="00132708"/>
    <w:rsid w:val="00132D86"/>
    <w:rsid w:val="0013301A"/>
    <w:rsid w:val="00133407"/>
    <w:rsid w:val="00133508"/>
    <w:rsid w:val="001335A2"/>
    <w:rsid w:val="00133A81"/>
    <w:rsid w:val="00133B83"/>
    <w:rsid w:val="00133D6F"/>
    <w:rsid w:val="00133EB2"/>
    <w:rsid w:val="00133EC1"/>
    <w:rsid w:val="0013411B"/>
    <w:rsid w:val="0013422B"/>
    <w:rsid w:val="0013443C"/>
    <w:rsid w:val="00134565"/>
    <w:rsid w:val="00134573"/>
    <w:rsid w:val="0013468B"/>
    <w:rsid w:val="00134AC1"/>
    <w:rsid w:val="00134D7B"/>
    <w:rsid w:val="00134ED2"/>
    <w:rsid w:val="00134F6A"/>
    <w:rsid w:val="0013516A"/>
    <w:rsid w:val="001357D2"/>
    <w:rsid w:val="00135852"/>
    <w:rsid w:val="0013586A"/>
    <w:rsid w:val="001358C9"/>
    <w:rsid w:val="00135911"/>
    <w:rsid w:val="001359DC"/>
    <w:rsid w:val="00135A9D"/>
    <w:rsid w:val="001361C8"/>
    <w:rsid w:val="001364A7"/>
    <w:rsid w:val="0013650E"/>
    <w:rsid w:val="00136594"/>
    <w:rsid w:val="001366AD"/>
    <w:rsid w:val="00136866"/>
    <w:rsid w:val="001369B6"/>
    <w:rsid w:val="001369FD"/>
    <w:rsid w:val="00136A3D"/>
    <w:rsid w:val="00136AF7"/>
    <w:rsid w:val="00136BAC"/>
    <w:rsid w:val="00136DAA"/>
    <w:rsid w:val="00137431"/>
    <w:rsid w:val="00137AD6"/>
    <w:rsid w:val="00140120"/>
    <w:rsid w:val="001401AC"/>
    <w:rsid w:val="00140265"/>
    <w:rsid w:val="00140905"/>
    <w:rsid w:val="00140CB2"/>
    <w:rsid w:val="00140E58"/>
    <w:rsid w:val="00140F88"/>
    <w:rsid w:val="00141855"/>
    <w:rsid w:val="00141A8E"/>
    <w:rsid w:val="00141B40"/>
    <w:rsid w:val="00141C08"/>
    <w:rsid w:val="00141DB7"/>
    <w:rsid w:val="00141DD5"/>
    <w:rsid w:val="00142253"/>
    <w:rsid w:val="0014228A"/>
    <w:rsid w:val="00142301"/>
    <w:rsid w:val="001423B5"/>
    <w:rsid w:val="001424DB"/>
    <w:rsid w:val="0014261E"/>
    <w:rsid w:val="0014278D"/>
    <w:rsid w:val="00142808"/>
    <w:rsid w:val="00142A3D"/>
    <w:rsid w:val="00142CB7"/>
    <w:rsid w:val="00142F04"/>
    <w:rsid w:val="00142F38"/>
    <w:rsid w:val="00142F82"/>
    <w:rsid w:val="001437B8"/>
    <w:rsid w:val="00143EA0"/>
    <w:rsid w:val="00144064"/>
    <w:rsid w:val="0014413A"/>
    <w:rsid w:val="00144A50"/>
    <w:rsid w:val="00145445"/>
    <w:rsid w:val="00145E10"/>
    <w:rsid w:val="00145F73"/>
    <w:rsid w:val="00145FCD"/>
    <w:rsid w:val="0014637F"/>
    <w:rsid w:val="00146616"/>
    <w:rsid w:val="001466C3"/>
    <w:rsid w:val="00146B20"/>
    <w:rsid w:val="00146B82"/>
    <w:rsid w:val="00146F2F"/>
    <w:rsid w:val="001475D0"/>
    <w:rsid w:val="001477A9"/>
    <w:rsid w:val="00147C9D"/>
    <w:rsid w:val="00147EF2"/>
    <w:rsid w:val="00150249"/>
    <w:rsid w:val="0015097B"/>
    <w:rsid w:val="00150A90"/>
    <w:rsid w:val="00150ED7"/>
    <w:rsid w:val="00150FDF"/>
    <w:rsid w:val="00151006"/>
    <w:rsid w:val="00151290"/>
    <w:rsid w:val="001517E5"/>
    <w:rsid w:val="00151A56"/>
    <w:rsid w:val="00151FE7"/>
    <w:rsid w:val="001525D6"/>
    <w:rsid w:val="00152946"/>
    <w:rsid w:val="00152EF9"/>
    <w:rsid w:val="00152F0E"/>
    <w:rsid w:val="00152F6D"/>
    <w:rsid w:val="00152F92"/>
    <w:rsid w:val="0015355A"/>
    <w:rsid w:val="00153994"/>
    <w:rsid w:val="00153A1D"/>
    <w:rsid w:val="00153A20"/>
    <w:rsid w:val="00153A53"/>
    <w:rsid w:val="00153B25"/>
    <w:rsid w:val="00153FEC"/>
    <w:rsid w:val="0015437E"/>
    <w:rsid w:val="00154391"/>
    <w:rsid w:val="001550B6"/>
    <w:rsid w:val="00155204"/>
    <w:rsid w:val="00155574"/>
    <w:rsid w:val="00155D1E"/>
    <w:rsid w:val="00155E5B"/>
    <w:rsid w:val="001560D3"/>
    <w:rsid w:val="0015629E"/>
    <w:rsid w:val="001563C0"/>
    <w:rsid w:val="001567C3"/>
    <w:rsid w:val="00156907"/>
    <w:rsid w:val="00156BCB"/>
    <w:rsid w:val="00156F04"/>
    <w:rsid w:val="00157031"/>
    <w:rsid w:val="001570EE"/>
    <w:rsid w:val="00157295"/>
    <w:rsid w:val="0015743E"/>
    <w:rsid w:val="0015753E"/>
    <w:rsid w:val="00157574"/>
    <w:rsid w:val="00157714"/>
    <w:rsid w:val="001577D0"/>
    <w:rsid w:val="00157A71"/>
    <w:rsid w:val="00157B30"/>
    <w:rsid w:val="00157D67"/>
    <w:rsid w:val="00157F71"/>
    <w:rsid w:val="00160004"/>
    <w:rsid w:val="001605EF"/>
    <w:rsid w:val="00160727"/>
    <w:rsid w:val="00160A6C"/>
    <w:rsid w:val="00160E1A"/>
    <w:rsid w:val="00160F4A"/>
    <w:rsid w:val="001612B8"/>
    <w:rsid w:val="0016153F"/>
    <w:rsid w:val="00161674"/>
    <w:rsid w:val="0016177E"/>
    <w:rsid w:val="001619DD"/>
    <w:rsid w:val="00161E98"/>
    <w:rsid w:val="00161F57"/>
    <w:rsid w:val="0016212B"/>
    <w:rsid w:val="0016244E"/>
    <w:rsid w:val="00162514"/>
    <w:rsid w:val="00163704"/>
    <w:rsid w:val="001637E0"/>
    <w:rsid w:val="00163873"/>
    <w:rsid w:val="00163A68"/>
    <w:rsid w:val="00163DF3"/>
    <w:rsid w:val="00164292"/>
    <w:rsid w:val="001642CF"/>
    <w:rsid w:val="001642F5"/>
    <w:rsid w:val="001643CC"/>
    <w:rsid w:val="001649B8"/>
    <w:rsid w:val="00164B9F"/>
    <w:rsid w:val="00164FEA"/>
    <w:rsid w:val="001651D4"/>
    <w:rsid w:val="00165220"/>
    <w:rsid w:val="00165A3B"/>
    <w:rsid w:val="00165F4D"/>
    <w:rsid w:val="00165F91"/>
    <w:rsid w:val="00166653"/>
    <w:rsid w:val="00166824"/>
    <w:rsid w:val="001668C6"/>
    <w:rsid w:val="00166A2E"/>
    <w:rsid w:val="0016703F"/>
    <w:rsid w:val="00167077"/>
    <w:rsid w:val="0016715F"/>
    <w:rsid w:val="001671B7"/>
    <w:rsid w:val="001672BA"/>
    <w:rsid w:val="001677D4"/>
    <w:rsid w:val="00167B88"/>
    <w:rsid w:val="00167BDE"/>
    <w:rsid w:val="00167C0A"/>
    <w:rsid w:val="00167C80"/>
    <w:rsid w:val="00167CC1"/>
    <w:rsid w:val="00167D6A"/>
    <w:rsid w:val="00167E8C"/>
    <w:rsid w:val="001700B7"/>
    <w:rsid w:val="001700DE"/>
    <w:rsid w:val="0017016E"/>
    <w:rsid w:val="00170E27"/>
    <w:rsid w:val="001715E9"/>
    <w:rsid w:val="0017195C"/>
    <w:rsid w:val="00171986"/>
    <w:rsid w:val="00171D7F"/>
    <w:rsid w:val="001726C5"/>
    <w:rsid w:val="0017284F"/>
    <w:rsid w:val="00172971"/>
    <w:rsid w:val="00172F0F"/>
    <w:rsid w:val="0017347B"/>
    <w:rsid w:val="00173550"/>
    <w:rsid w:val="00173656"/>
    <w:rsid w:val="00173AEF"/>
    <w:rsid w:val="00173B50"/>
    <w:rsid w:val="00173C09"/>
    <w:rsid w:val="00173C64"/>
    <w:rsid w:val="00173D58"/>
    <w:rsid w:val="00173FCF"/>
    <w:rsid w:val="0017418E"/>
    <w:rsid w:val="001744E5"/>
    <w:rsid w:val="00174565"/>
    <w:rsid w:val="00174D1D"/>
    <w:rsid w:val="0017534B"/>
    <w:rsid w:val="001756A1"/>
    <w:rsid w:val="00175881"/>
    <w:rsid w:val="001759B8"/>
    <w:rsid w:val="00175AA4"/>
    <w:rsid w:val="00175BEC"/>
    <w:rsid w:val="00176770"/>
    <w:rsid w:val="00176BF6"/>
    <w:rsid w:val="00176C36"/>
    <w:rsid w:val="00176C44"/>
    <w:rsid w:val="00176CA2"/>
    <w:rsid w:val="00176E87"/>
    <w:rsid w:val="00177754"/>
    <w:rsid w:val="001777AF"/>
    <w:rsid w:val="001778FF"/>
    <w:rsid w:val="00180255"/>
    <w:rsid w:val="0018039E"/>
    <w:rsid w:val="001803DC"/>
    <w:rsid w:val="001806B5"/>
    <w:rsid w:val="00180AA5"/>
    <w:rsid w:val="00180FE5"/>
    <w:rsid w:val="001814E5"/>
    <w:rsid w:val="0018172B"/>
    <w:rsid w:val="00181887"/>
    <w:rsid w:val="00181923"/>
    <w:rsid w:val="00182120"/>
    <w:rsid w:val="0018251B"/>
    <w:rsid w:val="00182569"/>
    <w:rsid w:val="0018259C"/>
    <w:rsid w:val="001825D5"/>
    <w:rsid w:val="00182882"/>
    <w:rsid w:val="0018288B"/>
    <w:rsid w:val="001834BB"/>
    <w:rsid w:val="0018386F"/>
    <w:rsid w:val="0018395E"/>
    <w:rsid w:val="00183B04"/>
    <w:rsid w:val="00183EE8"/>
    <w:rsid w:val="0018418F"/>
    <w:rsid w:val="00184B12"/>
    <w:rsid w:val="00185072"/>
    <w:rsid w:val="001851CE"/>
    <w:rsid w:val="001855EC"/>
    <w:rsid w:val="00185892"/>
    <w:rsid w:val="00185F30"/>
    <w:rsid w:val="001861B4"/>
    <w:rsid w:val="0018628F"/>
    <w:rsid w:val="0018644D"/>
    <w:rsid w:val="001868B7"/>
    <w:rsid w:val="00187BD2"/>
    <w:rsid w:val="00187DF1"/>
    <w:rsid w:val="00187F62"/>
    <w:rsid w:val="001900B6"/>
    <w:rsid w:val="001900DC"/>
    <w:rsid w:val="001902FC"/>
    <w:rsid w:val="001904F3"/>
    <w:rsid w:val="001908D8"/>
    <w:rsid w:val="00190B35"/>
    <w:rsid w:val="00190E68"/>
    <w:rsid w:val="00190E7C"/>
    <w:rsid w:val="00190EC4"/>
    <w:rsid w:val="001917D5"/>
    <w:rsid w:val="00191855"/>
    <w:rsid w:val="0019186D"/>
    <w:rsid w:val="00192025"/>
    <w:rsid w:val="00192151"/>
    <w:rsid w:val="00192307"/>
    <w:rsid w:val="001923B0"/>
    <w:rsid w:val="001923B8"/>
    <w:rsid w:val="00192B07"/>
    <w:rsid w:val="00192D28"/>
    <w:rsid w:val="00192E87"/>
    <w:rsid w:val="001930D7"/>
    <w:rsid w:val="00193315"/>
    <w:rsid w:val="00193458"/>
    <w:rsid w:val="0019360E"/>
    <w:rsid w:val="0019378D"/>
    <w:rsid w:val="00193C8F"/>
    <w:rsid w:val="00193E7D"/>
    <w:rsid w:val="00193E98"/>
    <w:rsid w:val="00193F83"/>
    <w:rsid w:val="00194432"/>
    <w:rsid w:val="001948E4"/>
    <w:rsid w:val="00194C29"/>
    <w:rsid w:val="00194F52"/>
    <w:rsid w:val="00194F80"/>
    <w:rsid w:val="001950A3"/>
    <w:rsid w:val="0019562F"/>
    <w:rsid w:val="001959F6"/>
    <w:rsid w:val="0019644A"/>
    <w:rsid w:val="0019670E"/>
    <w:rsid w:val="00196BB3"/>
    <w:rsid w:val="00196CC7"/>
    <w:rsid w:val="001970E5"/>
    <w:rsid w:val="00197609"/>
    <w:rsid w:val="00197706"/>
    <w:rsid w:val="00197789"/>
    <w:rsid w:val="0019792D"/>
    <w:rsid w:val="001A0001"/>
    <w:rsid w:val="001A0028"/>
    <w:rsid w:val="001A0185"/>
    <w:rsid w:val="001A03C4"/>
    <w:rsid w:val="001A052D"/>
    <w:rsid w:val="001A05FA"/>
    <w:rsid w:val="001A0A2F"/>
    <w:rsid w:val="001A0AD0"/>
    <w:rsid w:val="001A0D3F"/>
    <w:rsid w:val="001A11DD"/>
    <w:rsid w:val="001A12B8"/>
    <w:rsid w:val="001A1574"/>
    <w:rsid w:val="001A1595"/>
    <w:rsid w:val="001A1902"/>
    <w:rsid w:val="001A191F"/>
    <w:rsid w:val="001A1E7D"/>
    <w:rsid w:val="001A1FA0"/>
    <w:rsid w:val="001A21AB"/>
    <w:rsid w:val="001A2521"/>
    <w:rsid w:val="001A2794"/>
    <w:rsid w:val="001A27C1"/>
    <w:rsid w:val="001A281C"/>
    <w:rsid w:val="001A28D1"/>
    <w:rsid w:val="001A2989"/>
    <w:rsid w:val="001A2A2E"/>
    <w:rsid w:val="001A2FCA"/>
    <w:rsid w:val="001A36EF"/>
    <w:rsid w:val="001A39A0"/>
    <w:rsid w:val="001A3D6C"/>
    <w:rsid w:val="001A3FD1"/>
    <w:rsid w:val="001A45C0"/>
    <w:rsid w:val="001A468B"/>
    <w:rsid w:val="001A48DA"/>
    <w:rsid w:val="001A4FF5"/>
    <w:rsid w:val="001A53C3"/>
    <w:rsid w:val="001A5438"/>
    <w:rsid w:val="001A55B5"/>
    <w:rsid w:val="001A5807"/>
    <w:rsid w:val="001A5A05"/>
    <w:rsid w:val="001A5CD2"/>
    <w:rsid w:val="001A6282"/>
    <w:rsid w:val="001A67AA"/>
    <w:rsid w:val="001A6A8C"/>
    <w:rsid w:val="001A6DBF"/>
    <w:rsid w:val="001A7560"/>
    <w:rsid w:val="001A75A4"/>
    <w:rsid w:val="001A7C55"/>
    <w:rsid w:val="001B0416"/>
    <w:rsid w:val="001B04CC"/>
    <w:rsid w:val="001B050E"/>
    <w:rsid w:val="001B099D"/>
    <w:rsid w:val="001B0C8A"/>
    <w:rsid w:val="001B0DF2"/>
    <w:rsid w:val="001B1493"/>
    <w:rsid w:val="001B1634"/>
    <w:rsid w:val="001B1636"/>
    <w:rsid w:val="001B1B04"/>
    <w:rsid w:val="001B1CA3"/>
    <w:rsid w:val="001B1ECD"/>
    <w:rsid w:val="001B2124"/>
    <w:rsid w:val="001B22F8"/>
    <w:rsid w:val="001B255C"/>
    <w:rsid w:val="001B2AF0"/>
    <w:rsid w:val="001B2D8A"/>
    <w:rsid w:val="001B30DE"/>
    <w:rsid w:val="001B379D"/>
    <w:rsid w:val="001B3B40"/>
    <w:rsid w:val="001B3B4A"/>
    <w:rsid w:val="001B450E"/>
    <w:rsid w:val="001B46CE"/>
    <w:rsid w:val="001B49EB"/>
    <w:rsid w:val="001B4C69"/>
    <w:rsid w:val="001B508B"/>
    <w:rsid w:val="001B5232"/>
    <w:rsid w:val="001B56BF"/>
    <w:rsid w:val="001B59D8"/>
    <w:rsid w:val="001B626E"/>
    <w:rsid w:val="001B627A"/>
    <w:rsid w:val="001B6529"/>
    <w:rsid w:val="001B6594"/>
    <w:rsid w:val="001B685A"/>
    <w:rsid w:val="001B6877"/>
    <w:rsid w:val="001B6D63"/>
    <w:rsid w:val="001B7097"/>
    <w:rsid w:val="001B728A"/>
    <w:rsid w:val="001B7368"/>
    <w:rsid w:val="001B7A0F"/>
    <w:rsid w:val="001B7DD5"/>
    <w:rsid w:val="001C0145"/>
    <w:rsid w:val="001C0C55"/>
    <w:rsid w:val="001C0CD3"/>
    <w:rsid w:val="001C11D5"/>
    <w:rsid w:val="001C1338"/>
    <w:rsid w:val="001C1341"/>
    <w:rsid w:val="001C1884"/>
    <w:rsid w:val="001C1952"/>
    <w:rsid w:val="001C19BD"/>
    <w:rsid w:val="001C1B29"/>
    <w:rsid w:val="001C1CEE"/>
    <w:rsid w:val="001C1D3F"/>
    <w:rsid w:val="001C21F2"/>
    <w:rsid w:val="001C220F"/>
    <w:rsid w:val="001C2318"/>
    <w:rsid w:val="001C2A1F"/>
    <w:rsid w:val="001C2C17"/>
    <w:rsid w:val="001C2CC8"/>
    <w:rsid w:val="001C347F"/>
    <w:rsid w:val="001C3573"/>
    <w:rsid w:val="001C3A13"/>
    <w:rsid w:val="001C4499"/>
    <w:rsid w:val="001C4BC4"/>
    <w:rsid w:val="001C4F34"/>
    <w:rsid w:val="001C51AB"/>
    <w:rsid w:val="001C53CE"/>
    <w:rsid w:val="001C578D"/>
    <w:rsid w:val="001C57EC"/>
    <w:rsid w:val="001C5C04"/>
    <w:rsid w:val="001C5D78"/>
    <w:rsid w:val="001C5E81"/>
    <w:rsid w:val="001C5FB3"/>
    <w:rsid w:val="001C60EE"/>
    <w:rsid w:val="001C655B"/>
    <w:rsid w:val="001C6663"/>
    <w:rsid w:val="001C67E2"/>
    <w:rsid w:val="001C6AE2"/>
    <w:rsid w:val="001C6CE1"/>
    <w:rsid w:val="001C77EE"/>
    <w:rsid w:val="001C7A4F"/>
    <w:rsid w:val="001C7DA1"/>
    <w:rsid w:val="001C7FFE"/>
    <w:rsid w:val="001D0191"/>
    <w:rsid w:val="001D036B"/>
    <w:rsid w:val="001D04A7"/>
    <w:rsid w:val="001D0553"/>
    <w:rsid w:val="001D0888"/>
    <w:rsid w:val="001D08A8"/>
    <w:rsid w:val="001D0BFF"/>
    <w:rsid w:val="001D10A4"/>
    <w:rsid w:val="001D13E2"/>
    <w:rsid w:val="001D17CF"/>
    <w:rsid w:val="001D1B55"/>
    <w:rsid w:val="001D1CCA"/>
    <w:rsid w:val="001D1E84"/>
    <w:rsid w:val="001D25CA"/>
    <w:rsid w:val="001D263C"/>
    <w:rsid w:val="001D27C2"/>
    <w:rsid w:val="001D291F"/>
    <w:rsid w:val="001D2AA4"/>
    <w:rsid w:val="001D3372"/>
    <w:rsid w:val="001D33C3"/>
    <w:rsid w:val="001D38CC"/>
    <w:rsid w:val="001D3EB5"/>
    <w:rsid w:val="001D4458"/>
    <w:rsid w:val="001D487F"/>
    <w:rsid w:val="001D4E92"/>
    <w:rsid w:val="001D5072"/>
    <w:rsid w:val="001D594B"/>
    <w:rsid w:val="001D5AD9"/>
    <w:rsid w:val="001D5B9E"/>
    <w:rsid w:val="001D5CFD"/>
    <w:rsid w:val="001D6437"/>
    <w:rsid w:val="001D64F2"/>
    <w:rsid w:val="001D69D8"/>
    <w:rsid w:val="001D6BC8"/>
    <w:rsid w:val="001D7BA0"/>
    <w:rsid w:val="001D7C19"/>
    <w:rsid w:val="001D7CA9"/>
    <w:rsid w:val="001E0110"/>
    <w:rsid w:val="001E0361"/>
    <w:rsid w:val="001E048C"/>
    <w:rsid w:val="001E0861"/>
    <w:rsid w:val="001E0E2E"/>
    <w:rsid w:val="001E10DB"/>
    <w:rsid w:val="001E1210"/>
    <w:rsid w:val="001E14CC"/>
    <w:rsid w:val="001E1BF4"/>
    <w:rsid w:val="001E1BF9"/>
    <w:rsid w:val="001E2054"/>
    <w:rsid w:val="001E2850"/>
    <w:rsid w:val="001E2F37"/>
    <w:rsid w:val="001E2F46"/>
    <w:rsid w:val="001E3177"/>
    <w:rsid w:val="001E3218"/>
    <w:rsid w:val="001E330A"/>
    <w:rsid w:val="001E35A1"/>
    <w:rsid w:val="001E37BD"/>
    <w:rsid w:val="001E40DB"/>
    <w:rsid w:val="001E423C"/>
    <w:rsid w:val="001E4B88"/>
    <w:rsid w:val="001E4CDA"/>
    <w:rsid w:val="001E4EAC"/>
    <w:rsid w:val="001E4FEE"/>
    <w:rsid w:val="001E51E2"/>
    <w:rsid w:val="001E55A6"/>
    <w:rsid w:val="001E5C7D"/>
    <w:rsid w:val="001E5EC0"/>
    <w:rsid w:val="001E5FE1"/>
    <w:rsid w:val="001E6175"/>
    <w:rsid w:val="001E62C1"/>
    <w:rsid w:val="001E670C"/>
    <w:rsid w:val="001E69EA"/>
    <w:rsid w:val="001E6A02"/>
    <w:rsid w:val="001E6DC8"/>
    <w:rsid w:val="001E6FBA"/>
    <w:rsid w:val="001E70FB"/>
    <w:rsid w:val="001E721F"/>
    <w:rsid w:val="001E74CD"/>
    <w:rsid w:val="001E75A1"/>
    <w:rsid w:val="001F0178"/>
    <w:rsid w:val="001F048C"/>
    <w:rsid w:val="001F0D7B"/>
    <w:rsid w:val="001F0DA6"/>
    <w:rsid w:val="001F0FC9"/>
    <w:rsid w:val="001F1158"/>
    <w:rsid w:val="001F190F"/>
    <w:rsid w:val="001F19E3"/>
    <w:rsid w:val="001F1C31"/>
    <w:rsid w:val="001F218D"/>
    <w:rsid w:val="001F2404"/>
    <w:rsid w:val="001F24E9"/>
    <w:rsid w:val="001F2572"/>
    <w:rsid w:val="001F29D6"/>
    <w:rsid w:val="001F2D8B"/>
    <w:rsid w:val="001F3524"/>
    <w:rsid w:val="001F35F6"/>
    <w:rsid w:val="001F3878"/>
    <w:rsid w:val="001F3A74"/>
    <w:rsid w:val="001F3C65"/>
    <w:rsid w:val="001F4106"/>
    <w:rsid w:val="001F4111"/>
    <w:rsid w:val="001F41D8"/>
    <w:rsid w:val="001F47C8"/>
    <w:rsid w:val="001F48CC"/>
    <w:rsid w:val="001F4954"/>
    <w:rsid w:val="001F4C8C"/>
    <w:rsid w:val="001F4DEB"/>
    <w:rsid w:val="001F5227"/>
    <w:rsid w:val="001F52D6"/>
    <w:rsid w:val="001F5392"/>
    <w:rsid w:val="001F595B"/>
    <w:rsid w:val="001F595C"/>
    <w:rsid w:val="001F5B3C"/>
    <w:rsid w:val="001F5F2F"/>
    <w:rsid w:val="001F6010"/>
    <w:rsid w:val="001F605B"/>
    <w:rsid w:val="001F6718"/>
    <w:rsid w:val="001F6819"/>
    <w:rsid w:val="001F6DE0"/>
    <w:rsid w:val="001F6E90"/>
    <w:rsid w:val="001F746D"/>
    <w:rsid w:val="001F789D"/>
    <w:rsid w:val="001F7B54"/>
    <w:rsid w:val="001F7B97"/>
    <w:rsid w:val="001F7CE1"/>
    <w:rsid w:val="001F7D48"/>
    <w:rsid w:val="001F7E52"/>
    <w:rsid w:val="0020028F"/>
    <w:rsid w:val="00200539"/>
    <w:rsid w:val="00200629"/>
    <w:rsid w:val="0020108B"/>
    <w:rsid w:val="002015BA"/>
    <w:rsid w:val="002017A2"/>
    <w:rsid w:val="002018B5"/>
    <w:rsid w:val="00201EED"/>
    <w:rsid w:val="00202203"/>
    <w:rsid w:val="0020233F"/>
    <w:rsid w:val="002026C9"/>
    <w:rsid w:val="00202988"/>
    <w:rsid w:val="00202BE5"/>
    <w:rsid w:val="00202C8C"/>
    <w:rsid w:val="0020333D"/>
    <w:rsid w:val="00203355"/>
    <w:rsid w:val="002038D9"/>
    <w:rsid w:val="00203BBD"/>
    <w:rsid w:val="0020418A"/>
    <w:rsid w:val="00204316"/>
    <w:rsid w:val="00204E5E"/>
    <w:rsid w:val="002052FE"/>
    <w:rsid w:val="002059F4"/>
    <w:rsid w:val="00205D35"/>
    <w:rsid w:val="00205D3B"/>
    <w:rsid w:val="00205EC3"/>
    <w:rsid w:val="00206106"/>
    <w:rsid w:val="0020616E"/>
    <w:rsid w:val="002066C6"/>
    <w:rsid w:val="002066E7"/>
    <w:rsid w:val="00206AC6"/>
    <w:rsid w:val="00206CE9"/>
    <w:rsid w:val="00207405"/>
    <w:rsid w:val="00207A2C"/>
    <w:rsid w:val="00207AF9"/>
    <w:rsid w:val="00207DC9"/>
    <w:rsid w:val="00207DD7"/>
    <w:rsid w:val="002101B2"/>
    <w:rsid w:val="0021026C"/>
    <w:rsid w:val="0021037C"/>
    <w:rsid w:val="00210565"/>
    <w:rsid w:val="00211330"/>
    <w:rsid w:val="00211334"/>
    <w:rsid w:val="00211356"/>
    <w:rsid w:val="0021152A"/>
    <w:rsid w:val="00211640"/>
    <w:rsid w:val="002118F4"/>
    <w:rsid w:val="00211CAF"/>
    <w:rsid w:val="00211EBE"/>
    <w:rsid w:val="0021217A"/>
    <w:rsid w:val="002121AD"/>
    <w:rsid w:val="002123C3"/>
    <w:rsid w:val="00213B7C"/>
    <w:rsid w:val="0021442C"/>
    <w:rsid w:val="00214599"/>
    <w:rsid w:val="002145DF"/>
    <w:rsid w:val="00215068"/>
    <w:rsid w:val="00215399"/>
    <w:rsid w:val="002158DA"/>
    <w:rsid w:val="00215B5E"/>
    <w:rsid w:val="00216016"/>
    <w:rsid w:val="00216103"/>
    <w:rsid w:val="0021672D"/>
    <w:rsid w:val="00216806"/>
    <w:rsid w:val="00216896"/>
    <w:rsid w:val="00216921"/>
    <w:rsid w:val="00216E66"/>
    <w:rsid w:val="0021709E"/>
    <w:rsid w:val="002171B3"/>
    <w:rsid w:val="002173B9"/>
    <w:rsid w:val="00217454"/>
    <w:rsid w:val="002178DA"/>
    <w:rsid w:val="00217A38"/>
    <w:rsid w:val="00217BF2"/>
    <w:rsid w:val="00217C24"/>
    <w:rsid w:val="00217D18"/>
    <w:rsid w:val="00217E27"/>
    <w:rsid w:val="002200D6"/>
    <w:rsid w:val="00220A4F"/>
    <w:rsid w:val="00220A6F"/>
    <w:rsid w:val="00220D1E"/>
    <w:rsid w:val="00220EC2"/>
    <w:rsid w:val="00220FFB"/>
    <w:rsid w:val="0022127D"/>
    <w:rsid w:val="002215F2"/>
    <w:rsid w:val="002216F0"/>
    <w:rsid w:val="0022187B"/>
    <w:rsid w:val="00221C65"/>
    <w:rsid w:val="00221ED4"/>
    <w:rsid w:val="00221F7C"/>
    <w:rsid w:val="002226FF"/>
    <w:rsid w:val="00222D3A"/>
    <w:rsid w:val="00222D8B"/>
    <w:rsid w:val="00222DB4"/>
    <w:rsid w:val="002230CF"/>
    <w:rsid w:val="0022324D"/>
    <w:rsid w:val="002232DD"/>
    <w:rsid w:val="002237A3"/>
    <w:rsid w:val="00223839"/>
    <w:rsid w:val="00223BA8"/>
    <w:rsid w:val="00223F82"/>
    <w:rsid w:val="002242F5"/>
    <w:rsid w:val="002246B3"/>
    <w:rsid w:val="00224929"/>
    <w:rsid w:val="00224AC5"/>
    <w:rsid w:val="00224ECC"/>
    <w:rsid w:val="0022511A"/>
    <w:rsid w:val="002254CD"/>
    <w:rsid w:val="00225A4A"/>
    <w:rsid w:val="00225B7A"/>
    <w:rsid w:val="00225DDE"/>
    <w:rsid w:val="00226552"/>
    <w:rsid w:val="002266FE"/>
    <w:rsid w:val="00226898"/>
    <w:rsid w:val="00226C3F"/>
    <w:rsid w:val="00226C84"/>
    <w:rsid w:val="0022705A"/>
    <w:rsid w:val="00227295"/>
    <w:rsid w:val="002275A6"/>
    <w:rsid w:val="00227885"/>
    <w:rsid w:val="00227C85"/>
    <w:rsid w:val="00227CF9"/>
    <w:rsid w:val="00227F95"/>
    <w:rsid w:val="00230394"/>
    <w:rsid w:val="00230677"/>
    <w:rsid w:val="00230F74"/>
    <w:rsid w:val="00231195"/>
    <w:rsid w:val="00231386"/>
    <w:rsid w:val="00231916"/>
    <w:rsid w:val="00231977"/>
    <w:rsid w:val="00231B7C"/>
    <w:rsid w:val="002322A3"/>
    <w:rsid w:val="00232890"/>
    <w:rsid w:val="002328DA"/>
    <w:rsid w:val="00232C36"/>
    <w:rsid w:val="00232C73"/>
    <w:rsid w:val="002330D3"/>
    <w:rsid w:val="00233225"/>
    <w:rsid w:val="002336B9"/>
    <w:rsid w:val="0023380C"/>
    <w:rsid w:val="0023394A"/>
    <w:rsid w:val="002339C4"/>
    <w:rsid w:val="00233D5C"/>
    <w:rsid w:val="00233EC5"/>
    <w:rsid w:val="00233FE3"/>
    <w:rsid w:val="002347C0"/>
    <w:rsid w:val="00234A58"/>
    <w:rsid w:val="002353E7"/>
    <w:rsid w:val="0023545C"/>
    <w:rsid w:val="00235672"/>
    <w:rsid w:val="00235849"/>
    <w:rsid w:val="00235CAC"/>
    <w:rsid w:val="00235CAF"/>
    <w:rsid w:val="00236008"/>
    <w:rsid w:val="002361AF"/>
    <w:rsid w:val="00236247"/>
    <w:rsid w:val="0023650A"/>
    <w:rsid w:val="00236974"/>
    <w:rsid w:val="00236ED3"/>
    <w:rsid w:val="002371D8"/>
    <w:rsid w:val="002374C8"/>
    <w:rsid w:val="0023750E"/>
    <w:rsid w:val="00237556"/>
    <w:rsid w:val="002376F0"/>
    <w:rsid w:val="00237C66"/>
    <w:rsid w:val="00237E55"/>
    <w:rsid w:val="0024023C"/>
    <w:rsid w:val="002405E6"/>
    <w:rsid w:val="0024062E"/>
    <w:rsid w:val="0024080E"/>
    <w:rsid w:val="00240923"/>
    <w:rsid w:val="00240CF5"/>
    <w:rsid w:val="002411CE"/>
    <w:rsid w:val="00241205"/>
    <w:rsid w:val="0024145B"/>
    <w:rsid w:val="0024182F"/>
    <w:rsid w:val="0024196D"/>
    <w:rsid w:val="00242000"/>
    <w:rsid w:val="002429ED"/>
    <w:rsid w:val="00242AC2"/>
    <w:rsid w:val="00242F9F"/>
    <w:rsid w:val="002433FE"/>
    <w:rsid w:val="00243562"/>
    <w:rsid w:val="0024365D"/>
    <w:rsid w:val="00243704"/>
    <w:rsid w:val="00243F20"/>
    <w:rsid w:val="00244288"/>
    <w:rsid w:val="002443C5"/>
    <w:rsid w:val="002444B5"/>
    <w:rsid w:val="00244607"/>
    <w:rsid w:val="002446FF"/>
    <w:rsid w:val="00244778"/>
    <w:rsid w:val="002452FE"/>
    <w:rsid w:val="00245735"/>
    <w:rsid w:val="00245A53"/>
    <w:rsid w:val="00245BDB"/>
    <w:rsid w:val="00245C38"/>
    <w:rsid w:val="00245E91"/>
    <w:rsid w:val="00246080"/>
    <w:rsid w:val="0024654E"/>
    <w:rsid w:val="002465D6"/>
    <w:rsid w:val="002467C9"/>
    <w:rsid w:val="00246FE6"/>
    <w:rsid w:val="0024718F"/>
    <w:rsid w:val="00247438"/>
    <w:rsid w:val="002476D6"/>
    <w:rsid w:val="00247A66"/>
    <w:rsid w:val="00247BE8"/>
    <w:rsid w:val="00247DD5"/>
    <w:rsid w:val="00250178"/>
    <w:rsid w:val="002504E3"/>
    <w:rsid w:val="0025061C"/>
    <w:rsid w:val="00250780"/>
    <w:rsid w:val="002508A2"/>
    <w:rsid w:val="002509BF"/>
    <w:rsid w:val="00250AE0"/>
    <w:rsid w:val="00250DBF"/>
    <w:rsid w:val="0025125B"/>
    <w:rsid w:val="00251289"/>
    <w:rsid w:val="002513AF"/>
    <w:rsid w:val="00251412"/>
    <w:rsid w:val="00251A54"/>
    <w:rsid w:val="00251B19"/>
    <w:rsid w:val="00251D57"/>
    <w:rsid w:val="00252178"/>
    <w:rsid w:val="002523D8"/>
    <w:rsid w:val="00252BA3"/>
    <w:rsid w:val="00252C8A"/>
    <w:rsid w:val="00252E62"/>
    <w:rsid w:val="0025305E"/>
    <w:rsid w:val="0025318D"/>
    <w:rsid w:val="0025335D"/>
    <w:rsid w:val="00253384"/>
    <w:rsid w:val="002533DC"/>
    <w:rsid w:val="002533F9"/>
    <w:rsid w:val="0025393C"/>
    <w:rsid w:val="00253A34"/>
    <w:rsid w:val="00253B4E"/>
    <w:rsid w:val="0025405A"/>
    <w:rsid w:val="002543F0"/>
    <w:rsid w:val="0025484B"/>
    <w:rsid w:val="00254D0B"/>
    <w:rsid w:val="002556A9"/>
    <w:rsid w:val="00255837"/>
    <w:rsid w:val="00255D3C"/>
    <w:rsid w:val="00255EBF"/>
    <w:rsid w:val="002562AF"/>
    <w:rsid w:val="00256370"/>
    <w:rsid w:val="002566FD"/>
    <w:rsid w:val="00256C16"/>
    <w:rsid w:val="00257005"/>
    <w:rsid w:val="00257B3C"/>
    <w:rsid w:val="00257DC7"/>
    <w:rsid w:val="00257E5D"/>
    <w:rsid w:val="00257F1F"/>
    <w:rsid w:val="002601CB"/>
    <w:rsid w:val="0026052A"/>
    <w:rsid w:val="00260F6D"/>
    <w:rsid w:val="0026127E"/>
    <w:rsid w:val="002612D9"/>
    <w:rsid w:val="0026135D"/>
    <w:rsid w:val="00261D22"/>
    <w:rsid w:val="00261F0A"/>
    <w:rsid w:val="00261F86"/>
    <w:rsid w:val="00262023"/>
    <w:rsid w:val="00262049"/>
    <w:rsid w:val="002627A8"/>
    <w:rsid w:val="00262F5C"/>
    <w:rsid w:val="002632BA"/>
    <w:rsid w:val="002632F7"/>
    <w:rsid w:val="002633D7"/>
    <w:rsid w:val="002634BA"/>
    <w:rsid w:val="00263660"/>
    <w:rsid w:val="00263713"/>
    <w:rsid w:val="002637CC"/>
    <w:rsid w:val="002638CD"/>
    <w:rsid w:val="00263936"/>
    <w:rsid w:val="00263BB1"/>
    <w:rsid w:val="00263E01"/>
    <w:rsid w:val="00263F10"/>
    <w:rsid w:val="00263FCE"/>
    <w:rsid w:val="00264050"/>
    <w:rsid w:val="00264CD9"/>
    <w:rsid w:val="00264DC8"/>
    <w:rsid w:val="00264DD3"/>
    <w:rsid w:val="00264F02"/>
    <w:rsid w:val="002652D3"/>
    <w:rsid w:val="002652FE"/>
    <w:rsid w:val="0026558D"/>
    <w:rsid w:val="00265F40"/>
    <w:rsid w:val="00265FCB"/>
    <w:rsid w:val="00266278"/>
    <w:rsid w:val="002662F9"/>
    <w:rsid w:val="0026638A"/>
    <w:rsid w:val="00266A7C"/>
    <w:rsid w:val="00266F6C"/>
    <w:rsid w:val="002673AB"/>
    <w:rsid w:val="00267443"/>
    <w:rsid w:val="0026763D"/>
    <w:rsid w:val="00267698"/>
    <w:rsid w:val="0026773C"/>
    <w:rsid w:val="00267760"/>
    <w:rsid w:val="00267BD4"/>
    <w:rsid w:val="00267F29"/>
    <w:rsid w:val="00267F6B"/>
    <w:rsid w:val="0027003D"/>
    <w:rsid w:val="002700E4"/>
    <w:rsid w:val="002703DE"/>
    <w:rsid w:val="002706A9"/>
    <w:rsid w:val="0027084B"/>
    <w:rsid w:val="0027092B"/>
    <w:rsid w:val="00270DBB"/>
    <w:rsid w:val="0027153A"/>
    <w:rsid w:val="00271613"/>
    <w:rsid w:val="002718C6"/>
    <w:rsid w:val="00271951"/>
    <w:rsid w:val="00271DB6"/>
    <w:rsid w:val="00272391"/>
    <w:rsid w:val="002728A4"/>
    <w:rsid w:val="00272C2D"/>
    <w:rsid w:val="00272DDB"/>
    <w:rsid w:val="00273357"/>
    <w:rsid w:val="0027391D"/>
    <w:rsid w:val="00273DD6"/>
    <w:rsid w:val="00274027"/>
    <w:rsid w:val="0027490A"/>
    <w:rsid w:val="00274BA6"/>
    <w:rsid w:val="00274F17"/>
    <w:rsid w:val="00274F3D"/>
    <w:rsid w:val="00275598"/>
    <w:rsid w:val="00276070"/>
    <w:rsid w:val="002771AB"/>
    <w:rsid w:val="0027724A"/>
    <w:rsid w:val="0027755F"/>
    <w:rsid w:val="002775AA"/>
    <w:rsid w:val="00277795"/>
    <w:rsid w:val="00277E6D"/>
    <w:rsid w:val="00277FB6"/>
    <w:rsid w:val="0028003D"/>
    <w:rsid w:val="0028016E"/>
    <w:rsid w:val="00280575"/>
    <w:rsid w:val="00280AAA"/>
    <w:rsid w:val="00280AB5"/>
    <w:rsid w:val="00280FED"/>
    <w:rsid w:val="00281301"/>
    <w:rsid w:val="00281416"/>
    <w:rsid w:val="002817BD"/>
    <w:rsid w:val="002818A2"/>
    <w:rsid w:val="00281D09"/>
    <w:rsid w:val="00281F0C"/>
    <w:rsid w:val="0028275E"/>
    <w:rsid w:val="00282972"/>
    <w:rsid w:val="00282AEA"/>
    <w:rsid w:val="00283294"/>
    <w:rsid w:val="00283490"/>
    <w:rsid w:val="00283560"/>
    <w:rsid w:val="00284806"/>
    <w:rsid w:val="00284A2C"/>
    <w:rsid w:val="00284BD5"/>
    <w:rsid w:val="0028501D"/>
    <w:rsid w:val="0028506E"/>
    <w:rsid w:val="002863FC"/>
    <w:rsid w:val="00286499"/>
    <w:rsid w:val="00286BCF"/>
    <w:rsid w:val="00286C5F"/>
    <w:rsid w:val="0028788E"/>
    <w:rsid w:val="00287A17"/>
    <w:rsid w:val="00287AD4"/>
    <w:rsid w:val="00287F64"/>
    <w:rsid w:val="002901F0"/>
    <w:rsid w:val="0029049A"/>
    <w:rsid w:val="0029054B"/>
    <w:rsid w:val="002907CF"/>
    <w:rsid w:val="00290E22"/>
    <w:rsid w:val="002910F1"/>
    <w:rsid w:val="002911BB"/>
    <w:rsid w:val="00291426"/>
    <w:rsid w:val="00291635"/>
    <w:rsid w:val="00291647"/>
    <w:rsid w:val="0029164D"/>
    <w:rsid w:val="00291786"/>
    <w:rsid w:val="0029179B"/>
    <w:rsid w:val="00291BBB"/>
    <w:rsid w:val="00291DA4"/>
    <w:rsid w:val="00291F7C"/>
    <w:rsid w:val="002923F9"/>
    <w:rsid w:val="0029253F"/>
    <w:rsid w:val="00292669"/>
    <w:rsid w:val="00292A07"/>
    <w:rsid w:val="00292F66"/>
    <w:rsid w:val="0029305B"/>
    <w:rsid w:val="00293323"/>
    <w:rsid w:val="00293E7A"/>
    <w:rsid w:val="002940B2"/>
    <w:rsid w:val="00294133"/>
    <w:rsid w:val="00294349"/>
    <w:rsid w:val="002945BE"/>
    <w:rsid w:val="00294724"/>
    <w:rsid w:val="00294816"/>
    <w:rsid w:val="00294EAD"/>
    <w:rsid w:val="00295338"/>
    <w:rsid w:val="00295603"/>
    <w:rsid w:val="002962DA"/>
    <w:rsid w:val="002963E7"/>
    <w:rsid w:val="0029657B"/>
    <w:rsid w:val="00296A4A"/>
    <w:rsid w:val="00296E0E"/>
    <w:rsid w:val="00297756"/>
    <w:rsid w:val="00297FD0"/>
    <w:rsid w:val="002A01FC"/>
    <w:rsid w:val="002A0226"/>
    <w:rsid w:val="002A052A"/>
    <w:rsid w:val="002A07BF"/>
    <w:rsid w:val="002A085D"/>
    <w:rsid w:val="002A08B2"/>
    <w:rsid w:val="002A0B55"/>
    <w:rsid w:val="002A0DCC"/>
    <w:rsid w:val="002A0E93"/>
    <w:rsid w:val="002A1048"/>
    <w:rsid w:val="002A125E"/>
    <w:rsid w:val="002A12F1"/>
    <w:rsid w:val="002A1522"/>
    <w:rsid w:val="002A15CE"/>
    <w:rsid w:val="002A17CA"/>
    <w:rsid w:val="002A19BD"/>
    <w:rsid w:val="002A1E5E"/>
    <w:rsid w:val="002A1FE8"/>
    <w:rsid w:val="002A268D"/>
    <w:rsid w:val="002A26D8"/>
    <w:rsid w:val="002A2A1B"/>
    <w:rsid w:val="002A2B3E"/>
    <w:rsid w:val="002A2E43"/>
    <w:rsid w:val="002A3131"/>
    <w:rsid w:val="002A3776"/>
    <w:rsid w:val="002A399A"/>
    <w:rsid w:val="002A4046"/>
    <w:rsid w:val="002A4E83"/>
    <w:rsid w:val="002A510B"/>
    <w:rsid w:val="002A5375"/>
    <w:rsid w:val="002A581B"/>
    <w:rsid w:val="002A592C"/>
    <w:rsid w:val="002A59D2"/>
    <w:rsid w:val="002A5B14"/>
    <w:rsid w:val="002A5B1A"/>
    <w:rsid w:val="002A5D85"/>
    <w:rsid w:val="002A5E4F"/>
    <w:rsid w:val="002A5F9C"/>
    <w:rsid w:val="002A60FA"/>
    <w:rsid w:val="002A6112"/>
    <w:rsid w:val="002A611C"/>
    <w:rsid w:val="002A6480"/>
    <w:rsid w:val="002A66AE"/>
    <w:rsid w:val="002A6842"/>
    <w:rsid w:val="002A6BF0"/>
    <w:rsid w:val="002A6DDE"/>
    <w:rsid w:val="002A6E41"/>
    <w:rsid w:val="002A6EED"/>
    <w:rsid w:val="002A72AB"/>
    <w:rsid w:val="002A730D"/>
    <w:rsid w:val="002A73F4"/>
    <w:rsid w:val="002A7423"/>
    <w:rsid w:val="002A757B"/>
    <w:rsid w:val="002A7A1C"/>
    <w:rsid w:val="002A7E1C"/>
    <w:rsid w:val="002A7ED6"/>
    <w:rsid w:val="002B095F"/>
    <w:rsid w:val="002B0BC9"/>
    <w:rsid w:val="002B1429"/>
    <w:rsid w:val="002B1589"/>
    <w:rsid w:val="002B18E7"/>
    <w:rsid w:val="002B1B8D"/>
    <w:rsid w:val="002B1DCB"/>
    <w:rsid w:val="002B1EC3"/>
    <w:rsid w:val="002B21A7"/>
    <w:rsid w:val="002B21FE"/>
    <w:rsid w:val="002B2652"/>
    <w:rsid w:val="002B2741"/>
    <w:rsid w:val="002B279D"/>
    <w:rsid w:val="002B27CC"/>
    <w:rsid w:val="002B3000"/>
    <w:rsid w:val="002B32AC"/>
    <w:rsid w:val="002B3709"/>
    <w:rsid w:val="002B3714"/>
    <w:rsid w:val="002B3F0F"/>
    <w:rsid w:val="002B43F2"/>
    <w:rsid w:val="002B4781"/>
    <w:rsid w:val="002B495B"/>
    <w:rsid w:val="002B49F6"/>
    <w:rsid w:val="002B4DDC"/>
    <w:rsid w:val="002B513A"/>
    <w:rsid w:val="002B525B"/>
    <w:rsid w:val="002B536F"/>
    <w:rsid w:val="002B5567"/>
    <w:rsid w:val="002B5833"/>
    <w:rsid w:val="002B5971"/>
    <w:rsid w:val="002B63CB"/>
    <w:rsid w:val="002B6497"/>
    <w:rsid w:val="002B660B"/>
    <w:rsid w:val="002B6731"/>
    <w:rsid w:val="002B6C16"/>
    <w:rsid w:val="002B6DA5"/>
    <w:rsid w:val="002B70AE"/>
    <w:rsid w:val="002B72FB"/>
    <w:rsid w:val="002B7427"/>
    <w:rsid w:val="002B7FB7"/>
    <w:rsid w:val="002C0378"/>
    <w:rsid w:val="002C0471"/>
    <w:rsid w:val="002C05E8"/>
    <w:rsid w:val="002C06F2"/>
    <w:rsid w:val="002C0E6B"/>
    <w:rsid w:val="002C116F"/>
    <w:rsid w:val="002C1270"/>
    <w:rsid w:val="002C1470"/>
    <w:rsid w:val="002C1563"/>
    <w:rsid w:val="002C224D"/>
    <w:rsid w:val="002C2297"/>
    <w:rsid w:val="002C23EC"/>
    <w:rsid w:val="002C2B2F"/>
    <w:rsid w:val="002C2B94"/>
    <w:rsid w:val="002C2C05"/>
    <w:rsid w:val="002C2D8E"/>
    <w:rsid w:val="002C2EFA"/>
    <w:rsid w:val="002C2F8E"/>
    <w:rsid w:val="002C3049"/>
    <w:rsid w:val="002C30C3"/>
    <w:rsid w:val="002C34AC"/>
    <w:rsid w:val="002C3A94"/>
    <w:rsid w:val="002C436A"/>
    <w:rsid w:val="002C4A27"/>
    <w:rsid w:val="002C4AC8"/>
    <w:rsid w:val="002C5443"/>
    <w:rsid w:val="002C54B0"/>
    <w:rsid w:val="002C54EC"/>
    <w:rsid w:val="002C573C"/>
    <w:rsid w:val="002C5A1E"/>
    <w:rsid w:val="002C5B21"/>
    <w:rsid w:val="002C5C6A"/>
    <w:rsid w:val="002C5D18"/>
    <w:rsid w:val="002C5EC2"/>
    <w:rsid w:val="002C615C"/>
    <w:rsid w:val="002C649D"/>
    <w:rsid w:val="002C6C72"/>
    <w:rsid w:val="002C6C91"/>
    <w:rsid w:val="002C6CE6"/>
    <w:rsid w:val="002C6E77"/>
    <w:rsid w:val="002C734A"/>
    <w:rsid w:val="002C7663"/>
    <w:rsid w:val="002C76B3"/>
    <w:rsid w:val="002C78A9"/>
    <w:rsid w:val="002C78C2"/>
    <w:rsid w:val="002C7A5D"/>
    <w:rsid w:val="002C7C71"/>
    <w:rsid w:val="002D056D"/>
    <w:rsid w:val="002D077D"/>
    <w:rsid w:val="002D07B8"/>
    <w:rsid w:val="002D0C1A"/>
    <w:rsid w:val="002D0CBC"/>
    <w:rsid w:val="002D0D11"/>
    <w:rsid w:val="002D0E39"/>
    <w:rsid w:val="002D13B9"/>
    <w:rsid w:val="002D1496"/>
    <w:rsid w:val="002D1549"/>
    <w:rsid w:val="002D1A5B"/>
    <w:rsid w:val="002D1B3C"/>
    <w:rsid w:val="002D2096"/>
    <w:rsid w:val="002D20FB"/>
    <w:rsid w:val="002D22FC"/>
    <w:rsid w:val="002D2687"/>
    <w:rsid w:val="002D2F7D"/>
    <w:rsid w:val="002D3026"/>
    <w:rsid w:val="002D38D6"/>
    <w:rsid w:val="002D397D"/>
    <w:rsid w:val="002D3AED"/>
    <w:rsid w:val="002D3C23"/>
    <w:rsid w:val="002D3F25"/>
    <w:rsid w:val="002D4307"/>
    <w:rsid w:val="002D4670"/>
    <w:rsid w:val="002D4695"/>
    <w:rsid w:val="002D4C2A"/>
    <w:rsid w:val="002D4C91"/>
    <w:rsid w:val="002D4CEE"/>
    <w:rsid w:val="002D4F0D"/>
    <w:rsid w:val="002D501F"/>
    <w:rsid w:val="002D5060"/>
    <w:rsid w:val="002D5117"/>
    <w:rsid w:val="002D56FB"/>
    <w:rsid w:val="002D576F"/>
    <w:rsid w:val="002D62D7"/>
    <w:rsid w:val="002D66A1"/>
    <w:rsid w:val="002D6975"/>
    <w:rsid w:val="002D702B"/>
    <w:rsid w:val="002D708D"/>
    <w:rsid w:val="002D7230"/>
    <w:rsid w:val="002D7235"/>
    <w:rsid w:val="002D754F"/>
    <w:rsid w:val="002D76B5"/>
    <w:rsid w:val="002D7942"/>
    <w:rsid w:val="002D7C5F"/>
    <w:rsid w:val="002D7FBE"/>
    <w:rsid w:val="002E03E2"/>
    <w:rsid w:val="002E0816"/>
    <w:rsid w:val="002E0977"/>
    <w:rsid w:val="002E0F57"/>
    <w:rsid w:val="002E10ED"/>
    <w:rsid w:val="002E12E2"/>
    <w:rsid w:val="002E130C"/>
    <w:rsid w:val="002E15FD"/>
    <w:rsid w:val="002E1676"/>
    <w:rsid w:val="002E1931"/>
    <w:rsid w:val="002E1BE3"/>
    <w:rsid w:val="002E1CB9"/>
    <w:rsid w:val="002E2167"/>
    <w:rsid w:val="002E24B0"/>
    <w:rsid w:val="002E26B5"/>
    <w:rsid w:val="002E2741"/>
    <w:rsid w:val="002E280F"/>
    <w:rsid w:val="002E282D"/>
    <w:rsid w:val="002E2A38"/>
    <w:rsid w:val="002E2A88"/>
    <w:rsid w:val="002E2B10"/>
    <w:rsid w:val="002E2FA0"/>
    <w:rsid w:val="002E307D"/>
    <w:rsid w:val="002E3267"/>
    <w:rsid w:val="002E39FF"/>
    <w:rsid w:val="002E477D"/>
    <w:rsid w:val="002E4AED"/>
    <w:rsid w:val="002E4BB3"/>
    <w:rsid w:val="002E4D3F"/>
    <w:rsid w:val="002E4E8A"/>
    <w:rsid w:val="002E4ED9"/>
    <w:rsid w:val="002E515C"/>
    <w:rsid w:val="002E51C7"/>
    <w:rsid w:val="002E5BAF"/>
    <w:rsid w:val="002E6BA5"/>
    <w:rsid w:val="002E6BCF"/>
    <w:rsid w:val="002E6CA8"/>
    <w:rsid w:val="002E6D03"/>
    <w:rsid w:val="002E6F0D"/>
    <w:rsid w:val="002E6F5A"/>
    <w:rsid w:val="002E7031"/>
    <w:rsid w:val="002E7129"/>
    <w:rsid w:val="002E76BC"/>
    <w:rsid w:val="002E794A"/>
    <w:rsid w:val="002E7A06"/>
    <w:rsid w:val="002E7DAF"/>
    <w:rsid w:val="002F0022"/>
    <w:rsid w:val="002F0062"/>
    <w:rsid w:val="002F04FE"/>
    <w:rsid w:val="002F0F52"/>
    <w:rsid w:val="002F134B"/>
    <w:rsid w:val="002F13A4"/>
    <w:rsid w:val="002F17A8"/>
    <w:rsid w:val="002F19F9"/>
    <w:rsid w:val="002F1A3E"/>
    <w:rsid w:val="002F1CBC"/>
    <w:rsid w:val="002F1EBA"/>
    <w:rsid w:val="002F2024"/>
    <w:rsid w:val="002F21E3"/>
    <w:rsid w:val="002F2398"/>
    <w:rsid w:val="002F26D1"/>
    <w:rsid w:val="002F2809"/>
    <w:rsid w:val="002F2A25"/>
    <w:rsid w:val="002F2ABD"/>
    <w:rsid w:val="002F2B53"/>
    <w:rsid w:val="002F2BC6"/>
    <w:rsid w:val="002F2C18"/>
    <w:rsid w:val="002F2E4A"/>
    <w:rsid w:val="002F4272"/>
    <w:rsid w:val="002F49C1"/>
    <w:rsid w:val="002F4EE0"/>
    <w:rsid w:val="002F52CD"/>
    <w:rsid w:val="002F5588"/>
    <w:rsid w:val="002F5687"/>
    <w:rsid w:val="002F5790"/>
    <w:rsid w:val="002F5A3B"/>
    <w:rsid w:val="002F5AE3"/>
    <w:rsid w:val="002F5CAF"/>
    <w:rsid w:val="002F5DE1"/>
    <w:rsid w:val="002F6A7B"/>
    <w:rsid w:val="002F706C"/>
    <w:rsid w:val="002F73DA"/>
    <w:rsid w:val="002F76BE"/>
    <w:rsid w:val="002F77B6"/>
    <w:rsid w:val="002F77EB"/>
    <w:rsid w:val="002F79B8"/>
    <w:rsid w:val="002F7C0D"/>
    <w:rsid w:val="002F7F27"/>
    <w:rsid w:val="002F7FCD"/>
    <w:rsid w:val="003009E8"/>
    <w:rsid w:val="00300AB0"/>
    <w:rsid w:val="003010E4"/>
    <w:rsid w:val="00301368"/>
    <w:rsid w:val="003016C2"/>
    <w:rsid w:val="00301B0D"/>
    <w:rsid w:val="00301E6B"/>
    <w:rsid w:val="00301EDF"/>
    <w:rsid w:val="00301EE8"/>
    <w:rsid w:val="00301F7F"/>
    <w:rsid w:val="003020F4"/>
    <w:rsid w:val="003028C5"/>
    <w:rsid w:val="00302E7E"/>
    <w:rsid w:val="003031F8"/>
    <w:rsid w:val="00303AEF"/>
    <w:rsid w:val="00303B96"/>
    <w:rsid w:val="00303DE3"/>
    <w:rsid w:val="00303F2B"/>
    <w:rsid w:val="00303FAC"/>
    <w:rsid w:val="00304726"/>
    <w:rsid w:val="00304C97"/>
    <w:rsid w:val="00304D37"/>
    <w:rsid w:val="00305053"/>
    <w:rsid w:val="00305547"/>
    <w:rsid w:val="003055A6"/>
    <w:rsid w:val="00305AD7"/>
    <w:rsid w:val="00305B0E"/>
    <w:rsid w:val="00305CC5"/>
    <w:rsid w:val="0030637A"/>
    <w:rsid w:val="0030648C"/>
    <w:rsid w:val="003065D1"/>
    <w:rsid w:val="003068F9"/>
    <w:rsid w:val="003069F6"/>
    <w:rsid w:val="00306BD0"/>
    <w:rsid w:val="00306EC6"/>
    <w:rsid w:val="00307064"/>
    <w:rsid w:val="003070B7"/>
    <w:rsid w:val="003071E3"/>
    <w:rsid w:val="003074C4"/>
    <w:rsid w:val="00307896"/>
    <w:rsid w:val="00307EB1"/>
    <w:rsid w:val="00307F72"/>
    <w:rsid w:val="003100D6"/>
    <w:rsid w:val="0031020A"/>
    <w:rsid w:val="00310676"/>
    <w:rsid w:val="0031090F"/>
    <w:rsid w:val="00310A5B"/>
    <w:rsid w:val="00310CBD"/>
    <w:rsid w:val="003110D7"/>
    <w:rsid w:val="00311188"/>
    <w:rsid w:val="003117C4"/>
    <w:rsid w:val="00311A3B"/>
    <w:rsid w:val="00311F1D"/>
    <w:rsid w:val="00311F43"/>
    <w:rsid w:val="0031224F"/>
    <w:rsid w:val="00312263"/>
    <w:rsid w:val="003123A8"/>
    <w:rsid w:val="00312B7B"/>
    <w:rsid w:val="0031312E"/>
    <w:rsid w:val="0031317D"/>
    <w:rsid w:val="0031360B"/>
    <w:rsid w:val="00313665"/>
    <w:rsid w:val="00313BB9"/>
    <w:rsid w:val="00313DA9"/>
    <w:rsid w:val="00314223"/>
    <w:rsid w:val="00314225"/>
    <w:rsid w:val="00314BED"/>
    <w:rsid w:val="00314D4C"/>
    <w:rsid w:val="0031500D"/>
    <w:rsid w:val="0031566E"/>
    <w:rsid w:val="00315AAC"/>
    <w:rsid w:val="0031622C"/>
    <w:rsid w:val="00316525"/>
    <w:rsid w:val="0031688E"/>
    <w:rsid w:val="00316C1F"/>
    <w:rsid w:val="00316C46"/>
    <w:rsid w:val="00316CF5"/>
    <w:rsid w:val="00316E71"/>
    <w:rsid w:val="003172EE"/>
    <w:rsid w:val="00317328"/>
    <w:rsid w:val="00317448"/>
    <w:rsid w:val="0031761E"/>
    <w:rsid w:val="00317709"/>
    <w:rsid w:val="0031770C"/>
    <w:rsid w:val="003178A0"/>
    <w:rsid w:val="00317BC4"/>
    <w:rsid w:val="00317E5A"/>
    <w:rsid w:val="0032031C"/>
    <w:rsid w:val="00320648"/>
    <w:rsid w:val="00320A5D"/>
    <w:rsid w:val="00320BBC"/>
    <w:rsid w:val="00320DC7"/>
    <w:rsid w:val="00320F72"/>
    <w:rsid w:val="003210A5"/>
    <w:rsid w:val="00321122"/>
    <w:rsid w:val="00321556"/>
    <w:rsid w:val="00321889"/>
    <w:rsid w:val="003218CD"/>
    <w:rsid w:val="003219D5"/>
    <w:rsid w:val="00321BF2"/>
    <w:rsid w:val="00321F61"/>
    <w:rsid w:val="003221EF"/>
    <w:rsid w:val="00322205"/>
    <w:rsid w:val="003222FA"/>
    <w:rsid w:val="003223D3"/>
    <w:rsid w:val="00322537"/>
    <w:rsid w:val="003230EE"/>
    <w:rsid w:val="003234F7"/>
    <w:rsid w:val="00323518"/>
    <w:rsid w:val="003236E5"/>
    <w:rsid w:val="0032392B"/>
    <w:rsid w:val="00323D9D"/>
    <w:rsid w:val="00323DC5"/>
    <w:rsid w:val="00323DDB"/>
    <w:rsid w:val="003240F4"/>
    <w:rsid w:val="00324627"/>
    <w:rsid w:val="003247F2"/>
    <w:rsid w:val="0032480C"/>
    <w:rsid w:val="00324902"/>
    <w:rsid w:val="00324C1F"/>
    <w:rsid w:val="00324C71"/>
    <w:rsid w:val="0032521E"/>
    <w:rsid w:val="00325251"/>
    <w:rsid w:val="003256AA"/>
    <w:rsid w:val="00325857"/>
    <w:rsid w:val="00325A9B"/>
    <w:rsid w:val="00325D3E"/>
    <w:rsid w:val="00325F57"/>
    <w:rsid w:val="00326229"/>
    <w:rsid w:val="0032625A"/>
    <w:rsid w:val="00326409"/>
    <w:rsid w:val="00326817"/>
    <w:rsid w:val="0032690C"/>
    <w:rsid w:val="00326980"/>
    <w:rsid w:val="00326B11"/>
    <w:rsid w:val="00326C9B"/>
    <w:rsid w:val="003270BF"/>
    <w:rsid w:val="00327373"/>
    <w:rsid w:val="00327A36"/>
    <w:rsid w:val="00327C05"/>
    <w:rsid w:val="00327E22"/>
    <w:rsid w:val="00330074"/>
    <w:rsid w:val="00330265"/>
    <w:rsid w:val="0033035F"/>
    <w:rsid w:val="00330A3D"/>
    <w:rsid w:val="00330D63"/>
    <w:rsid w:val="00331041"/>
    <w:rsid w:val="0033107B"/>
    <w:rsid w:val="003310D1"/>
    <w:rsid w:val="00331594"/>
    <w:rsid w:val="00331914"/>
    <w:rsid w:val="003319DF"/>
    <w:rsid w:val="00331B86"/>
    <w:rsid w:val="00331BAE"/>
    <w:rsid w:val="00331BD2"/>
    <w:rsid w:val="003320CE"/>
    <w:rsid w:val="0033218C"/>
    <w:rsid w:val="003324CF"/>
    <w:rsid w:val="003328CC"/>
    <w:rsid w:val="00332962"/>
    <w:rsid w:val="0033299F"/>
    <w:rsid w:val="00333299"/>
    <w:rsid w:val="0033329D"/>
    <w:rsid w:val="00333523"/>
    <w:rsid w:val="00333769"/>
    <w:rsid w:val="00333D80"/>
    <w:rsid w:val="0033440E"/>
    <w:rsid w:val="00334DAB"/>
    <w:rsid w:val="00334E2C"/>
    <w:rsid w:val="00334FEF"/>
    <w:rsid w:val="00335445"/>
    <w:rsid w:val="003354A3"/>
    <w:rsid w:val="00335500"/>
    <w:rsid w:val="0033558B"/>
    <w:rsid w:val="003361D5"/>
    <w:rsid w:val="003364C5"/>
    <w:rsid w:val="003367AD"/>
    <w:rsid w:val="003369EF"/>
    <w:rsid w:val="00336AC6"/>
    <w:rsid w:val="00336DD2"/>
    <w:rsid w:val="00336ED2"/>
    <w:rsid w:val="00337266"/>
    <w:rsid w:val="00337B65"/>
    <w:rsid w:val="00337D34"/>
    <w:rsid w:val="00337E52"/>
    <w:rsid w:val="00340058"/>
    <w:rsid w:val="00340F5C"/>
    <w:rsid w:val="003415A6"/>
    <w:rsid w:val="003415C0"/>
    <w:rsid w:val="00341837"/>
    <w:rsid w:val="003419C0"/>
    <w:rsid w:val="00341B5D"/>
    <w:rsid w:val="0034221A"/>
    <w:rsid w:val="00342341"/>
    <w:rsid w:val="0034239D"/>
    <w:rsid w:val="003424BB"/>
    <w:rsid w:val="003429C6"/>
    <w:rsid w:val="00342AA8"/>
    <w:rsid w:val="0034312B"/>
    <w:rsid w:val="003433AA"/>
    <w:rsid w:val="003434CE"/>
    <w:rsid w:val="00343D3B"/>
    <w:rsid w:val="00344136"/>
    <w:rsid w:val="00344DED"/>
    <w:rsid w:val="00344FF9"/>
    <w:rsid w:val="00345095"/>
    <w:rsid w:val="003450AA"/>
    <w:rsid w:val="00345132"/>
    <w:rsid w:val="00345290"/>
    <w:rsid w:val="00345369"/>
    <w:rsid w:val="0034536E"/>
    <w:rsid w:val="00345C8A"/>
    <w:rsid w:val="00345F5A"/>
    <w:rsid w:val="00346156"/>
    <w:rsid w:val="003462B9"/>
    <w:rsid w:val="0034651E"/>
    <w:rsid w:val="00346978"/>
    <w:rsid w:val="00346983"/>
    <w:rsid w:val="00346B02"/>
    <w:rsid w:val="00346BE2"/>
    <w:rsid w:val="00346D5E"/>
    <w:rsid w:val="00346F24"/>
    <w:rsid w:val="00346F38"/>
    <w:rsid w:val="003471B7"/>
    <w:rsid w:val="003472BA"/>
    <w:rsid w:val="003479B0"/>
    <w:rsid w:val="00347B62"/>
    <w:rsid w:val="0035024C"/>
    <w:rsid w:val="00350E83"/>
    <w:rsid w:val="00350FDB"/>
    <w:rsid w:val="0035177B"/>
    <w:rsid w:val="00351B20"/>
    <w:rsid w:val="00351BCC"/>
    <w:rsid w:val="00351FB4"/>
    <w:rsid w:val="0035274D"/>
    <w:rsid w:val="0035285C"/>
    <w:rsid w:val="00352865"/>
    <w:rsid w:val="00352BA9"/>
    <w:rsid w:val="003530F4"/>
    <w:rsid w:val="00353381"/>
    <w:rsid w:val="003534B7"/>
    <w:rsid w:val="0035369A"/>
    <w:rsid w:val="003538FC"/>
    <w:rsid w:val="0035426F"/>
    <w:rsid w:val="00354677"/>
    <w:rsid w:val="00354CE7"/>
    <w:rsid w:val="00354D58"/>
    <w:rsid w:val="003550C2"/>
    <w:rsid w:val="003553F2"/>
    <w:rsid w:val="00355845"/>
    <w:rsid w:val="00355C6B"/>
    <w:rsid w:val="0035660B"/>
    <w:rsid w:val="00356820"/>
    <w:rsid w:val="003568DB"/>
    <w:rsid w:val="00356D14"/>
    <w:rsid w:val="0035705B"/>
    <w:rsid w:val="00357688"/>
    <w:rsid w:val="00357B9E"/>
    <w:rsid w:val="00360421"/>
    <w:rsid w:val="0036089B"/>
    <w:rsid w:val="003609DB"/>
    <w:rsid w:val="00360CDF"/>
    <w:rsid w:val="0036146F"/>
    <w:rsid w:val="00361672"/>
    <w:rsid w:val="003619A5"/>
    <w:rsid w:val="00361CF0"/>
    <w:rsid w:val="00361DFE"/>
    <w:rsid w:val="003622E0"/>
    <w:rsid w:val="003622EB"/>
    <w:rsid w:val="0036254E"/>
    <w:rsid w:val="003629CA"/>
    <w:rsid w:val="00362FCE"/>
    <w:rsid w:val="00363088"/>
    <w:rsid w:val="0036375F"/>
    <w:rsid w:val="00363788"/>
    <w:rsid w:val="003639EF"/>
    <w:rsid w:val="00363A60"/>
    <w:rsid w:val="00363B99"/>
    <w:rsid w:val="00364074"/>
    <w:rsid w:val="0036410C"/>
    <w:rsid w:val="003643C8"/>
    <w:rsid w:val="0036445E"/>
    <w:rsid w:val="0036456B"/>
    <w:rsid w:val="00364D1B"/>
    <w:rsid w:val="00364E73"/>
    <w:rsid w:val="00364FD3"/>
    <w:rsid w:val="003651CB"/>
    <w:rsid w:val="00365210"/>
    <w:rsid w:val="00365247"/>
    <w:rsid w:val="003655FF"/>
    <w:rsid w:val="00365607"/>
    <w:rsid w:val="003658C4"/>
    <w:rsid w:val="00365BD4"/>
    <w:rsid w:val="00365F3A"/>
    <w:rsid w:val="00366072"/>
    <w:rsid w:val="0036647A"/>
    <w:rsid w:val="003664DD"/>
    <w:rsid w:val="0036667A"/>
    <w:rsid w:val="00366A9B"/>
    <w:rsid w:val="00366DE7"/>
    <w:rsid w:val="00367442"/>
    <w:rsid w:val="00367447"/>
    <w:rsid w:val="00367530"/>
    <w:rsid w:val="0036756F"/>
    <w:rsid w:val="00367679"/>
    <w:rsid w:val="003677E1"/>
    <w:rsid w:val="00367984"/>
    <w:rsid w:val="00367E8E"/>
    <w:rsid w:val="0037005E"/>
    <w:rsid w:val="003700CB"/>
    <w:rsid w:val="00370319"/>
    <w:rsid w:val="00370638"/>
    <w:rsid w:val="00370D46"/>
    <w:rsid w:val="00371312"/>
    <w:rsid w:val="003713BE"/>
    <w:rsid w:val="0037149D"/>
    <w:rsid w:val="00371704"/>
    <w:rsid w:val="00371B4F"/>
    <w:rsid w:val="00371D2A"/>
    <w:rsid w:val="00371DF6"/>
    <w:rsid w:val="0037205F"/>
    <w:rsid w:val="00372324"/>
    <w:rsid w:val="0037276B"/>
    <w:rsid w:val="0037285B"/>
    <w:rsid w:val="00372A99"/>
    <w:rsid w:val="00373054"/>
    <w:rsid w:val="003733A5"/>
    <w:rsid w:val="003739FF"/>
    <w:rsid w:val="00373AC5"/>
    <w:rsid w:val="00373FB5"/>
    <w:rsid w:val="00374048"/>
    <w:rsid w:val="003743AC"/>
    <w:rsid w:val="003746D0"/>
    <w:rsid w:val="00374A6C"/>
    <w:rsid w:val="00374DAA"/>
    <w:rsid w:val="00374E13"/>
    <w:rsid w:val="00375031"/>
    <w:rsid w:val="0037531D"/>
    <w:rsid w:val="0037595E"/>
    <w:rsid w:val="00375AFB"/>
    <w:rsid w:val="00375C2F"/>
    <w:rsid w:val="00375D8B"/>
    <w:rsid w:val="0037619C"/>
    <w:rsid w:val="00376F2A"/>
    <w:rsid w:val="00377052"/>
    <w:rsid w:val="00377168"/>
    <w:rsid w:val="003775EC"/>
    <w:rsid w:val="003775EF"/>
    <w:rsid w:val="00377920"/>
    <w:rsid w:val="00377A04"/>
    <w:rsid w:val="00377C45"/>
    <w:rsid w:val="00380078"/>
    <w:rsid w:val="003800A8"/>
    <w:rsid w:val="003802BD"/>
    <w:rsid w:val="003804DD"/>
    <w:rsid w:val="00380530"/>
    <w:rsid w:val="003806BA"/>
    <w:rsid w:val="003806E1"/>
    <w:rsid w:val="003808A5"/>
    <w:rsid w:val="00380E90"/>
    <w:rsid w:val="00381199"/>
    <w:rsid w:val="00381324"/>
    <w:rsid w:val="003816AA"/>
    <w:rsid w:val="00381C85"/>
    <w:rsid w:val="00381CEE"/>
    <w:rsid w:val="00381E06"/>
    <w:rsid w:val="00381F50"/>
    <w:rsid w:val="0038212D"/>
    <w:rsid w:val="003827C2"/>
    <w:rsid w:val="00382A54"/>
    <w:rsid w:val="00382F6B"/>
    <w:rsid w:val="00383011"/>
    <w:rsid w:val="00383183"/>
    <w:rsid w:val="00383732"/>
    <w:rsid w:val="00383799"/>
    <w:rsid w:val="00383954"/>
    <w:rsid w:val="00383DB2"/>
    <w:rsid w:val="00384992"/>
    <w:rsid w:val="00384B09"/>
    <w:rsid w:val="00384B80"/>
    <w:rsid w:val="00384D96"/>
    <w:rsid w:val="003853B7"/>
    <w:rsid w:val="00385B4E"/>
    <w:rsid w:val="003864D8"/>
    <w:rsid w:val="0038670A"/>
    <w:rsid w:val="003868A8"/>
    <w:rsid w:val="003868DA"/>
    <w:rsid w:val="00386A69"/>
    <w:rsid w:val="00386DD1"/>
    <w:rsid w:val="00386E50"/>
    <w:rsid w:val="003870C6"/>
    <w:rsid w:val="00387532"/>
    <w:rsid w:val="0038769D"/>
    <w:rsid w:val="00387CBF"/>
    <w:rsid w:val="00390035"/>
    <w:rsid w:val="003903DF"/>
    <w:rsid w:val="0039042A"/>
    <w:rsid w:val="00390566"/>
    <w:rsid w:val="00390849"/>
    <w:rsid w:val="00390AC4"/>
    <w:rsid w:val="00390B0D"/>
    <w:rsid w:val="00390F3C"/>
    <w:rsid w:val="00391319"/>
    <w:rsid w:val="0039138A"/>
    <w:rsid w:val="00391436"/>
    <w:rsid w:val="003914E1"/>
    <w:rsid w:val="00391D32"/>
    <w:rsid w:val="003921DE"/>
    <w:rsid w:val="00392E3F"/>
    <w:rsid w:val="00392FE6"/>
    <w:rsid w:val="00393071"/>
    <w:rsid w:val="00393172"/>
    <w:rsid w:val="003931B7"/>
    <w:rsid w:val="003931C6"/>
    <w:rsid w:val="00393438"/>
    <w:rsid w:val="00393650"/>
    <w:rsid w:val="0039376D"/>
    <w:rsid w:val="003939F9"/>
    <w:rsid w:val="00393C32"/>
    <w:rsid w:val="00393DA4"/>
    <w:rsid w:val="003942A5"/>
    <w:rsid w:val="00394667"/>
    <w:rsid w:val="00394737"/>
    <w:rsid w:val="00394A67"/>
    <w:rsid w:val="00394E62"/>
    <w:rsid w:val="003950DE"/>
    <w:rsid w:val="00395376"/>
    <w:rsid w:val="00395626"/>
    <w:rsid w:val="00395775"/>
    <w:rsid w:val="00395A13"/>
    <w:rsid w:val="00395B83"/>
    <w:rsid w:val="00395BCA"/>
    <w:rsid w:val="00396598"/>
    <w:rsid w:val="003966E5"/>
    <w:rsid w:val="003969B3"/>
    <w:rsid w:val="00396DA5"/>
    <w:rsid w:val="0039730C"/>
    <w:rsid w:val="00397703"/>
    <w:rsid w:val="0039770F"/>
    <w:rsid w:val="00397A53"/>
    <w:rsid w:val="003A06B0"/>
    <w:rsid w:val="003A10C6"/>
    <w:rsid w:val="003A13C0"/>
    <w:rsid w:val="003A14A0"/>
    <w:rsid w:val="003A1A6C"/>
    <w:rsid w:val="003A2518"/>
    <w:rsid w:val="003A2707"/>
    <w:rsid w:val="003A276B"/>
    <w:rsid w:val="003A2ABB"/>
    <w:rsid w:val="003A2E1C"/>
    <w:rsid w:val="003A2F31"/>
    <w:rsid w:val="003A301A"/>
    <w:rsid w:val="003A30A5"/>
    <w:rsid w:val="003A3848"/>
    <w:rsid w:val="003A3941"/>
    <w:rsid w:val="003A3CEF"/>
    <w:rsid w:val="003A3F8C"/>
    <w:rsid w:val="003A45D7"/>
    <w:rsid w:val="003A4857"/>
    <w:rsid w:val="003A4A55"/>
    <w:rsid w:val="003A4DED"/>
    <w:rsid w:val="003A52FC"/>
    <w:rsid w:val="003A539F"/>
    <w:rsid w:val="003A58D2"/>
    <w:rsid w:val="003A5F9B"/>
    <w:rsid w:val="003A613F"/>
    <w:rsid w:val="003A6264"/>
    <w:rsid w:val="003A6610"/>
    <w:rsid w:val="003A66E3"/>
    <w:rsid w:val="003A688F"/>
    <w:rsid w:val="003A69FA"/>
    <w:rsid w:val="003A6B5A"/>
    <w:rsid w:val="003A6E92"/>
    <w:rsid w:val="003A756A"/>
    <w:rsid w:val="003A782A"/>
    <w:rsid w:val="003A78DF"/>
    <w:rsid w:val="003A7D27"/>
    <w:rsid w:val="003A7F95"/>
    <w:rsid w:val="003B0019"/>
    <w:rsid w:val="003B0086"/>
    <w:rsid w:val="003B00B7"/>
    <w:rsid w:val="003B0325"/>
    <w:rsid w:val="003B0400"/>
    <w:rsid w:val="003B05E0"/>
    <w:rsid w:val="003B0BE0"/>
    <w:rsid w:val="003B12AD"/>
    <w:rsid w:val="003B12DF"/>
    <w:rsid w:val="003B1346"/>
    <w:rsid w:val="003B166B"/>
    <w:rsid w:val="003B18E0"/>
    <w:rsid w:val="003B1FA9"/>
    <w:rsid w:val="003B203C"/>
    <w:rsid w:val="003B22A5"/>
    <w:rsid w:val="003B288B"/>
    <w:rsid w:val="003B2A22"/>
    <w:rsid w:val="003B2E29"/>
    <w:rsid w:val="003B2FCA"/>
    <w:rsid w:val="003B3756"/>
    <w:rsid w:val="003B3770"/>
    <w:rsid w:val="003B3CE5"/>
    <w:rsid w:val="003B3FDF"/>
    <w:rsid w:val="003B41B9"/>
    <w:rsid w:val="003B4DD5"/>
    <w:rsid w:val="003B4F40"/>
    <w:rsid w:val="003B4F8F"/>
    <w:rsid w:val="003B56A0"/>
    <w:rsid w:val="003B5AD9"/>
    <w:rsid w:val="003B5FE7"/>
    <w:rsid w:val="003B61C2"/>
    <w:rsid w:val="003B61D2"/>
    <w:rsid w:val="003B7116"/>
    <w:rsid w:val="003B722A"/>
    <w:rsid w:val="003B7664"/>
    <w:rsid w:val="003B79BC"/>
    <w:rsid w:val="003B79CE"/>
    <w:rsid w:val="003B79F9"/>
    <w:rsid w:val="003B7BD9"/>
    <w:rsid w:val="003B7E84"/>
    <w:rsid w:val="003B7F2C"/>
    <w:rsid w:val="003B7F8C"/>
    <w:rsid w:val="003B7FB0"/>
    <w:rsid w:val="003C01E4"/>
    <w:rsid w:val="003C037B"/>
    <w:rsid w:val="003C1157"/>
    <w:rsid w:val="003C134E"/>
    <w:rsid w:val="003C149A"/>
    <w:rsid w:val="003C195D"/>
    <w:rsid w:val="003C2474"/>
    <w:rsid w:val="003C24F7"/>
    <w:rsid w:val="003C29BB"/>
    <w:rsid w:val="003C2DDB"/>
    <w:rsid w:val="003C2E56"/>
    <w:rsid w:val="003C3272"/>
    <w:rsid w:val="003C3400"/>
    <w:rsid w:val="003C34F2"/>
    <w:rsid w:val="003C39A4"/>
    <w:rsid w:val="003C3DDB"/>
    <w:rsid w:val="003C3F71"/>
    <w:rsid w:val="003C3FD5"/>
    <w:rsid w:val="003C43EC"/>
    <w:rsid w:val="003C4B93"/>
    <w:rsid w:val="003C4BD6"/>
    <w:rsid w:val="003C4C77"/>
    <w:rsid w:val="003C4FFF"/>
    <w:rsid w:val="003C58A0"/>
    <w:rsid w:val="003C6235"/>
    <w:rsid w:val="003C67E8"/>
    <w:rsid w:val="003C6C1A"/>
    <w:rsid w:val="003C725D"/>
    <w:rsid w:val="003C756F"/>
    <w:rsid w:val="003C7581"/>
    <w:rsid w:val="003C7808"/>
    <w:rsid w:val="003C7824"/>
    <w:rsid w:val="003C7D9F"/>
    <w:rsid w:val="003C7F4E"/>
    <w:rsid w:val="003D0491"/>
    <w:rsid w:val="003D04A5"/>
    <w:rsid w:val="003D0949"/>
    <w:rsid w:val="003D0A60"/>
    <w:rsid w:val="003D0D3F"/>
    <w:rsid w:val="003D0E27"/>
    <w:rsid w:val="003D0F8C"/>
    <w:rsid w:val="003D1696"/>
    <w:rsid w:val="003D1D5F"/>
    <w:rsid w:val="003D1E3B"/>
    <w:rsid w:val="003D1EEE"/>
    <w:rsid w:val="003D2169"/>
    <w:rsid w:val="003D2347"/>
    <w:rsid w:val="003D28F4"/>
    <w:rsid w:val="003D2ADA"/>
    <w:rsid w:val="003D3681"/>
    <w:rsid w:val="003D3742"/>
    <w:rsid w:val="003D38C5"/>
    <w:rsid w:val="003D3916"/>
    <w:rsid w:val="003D3A2E"/>
    <w:rsid w:val="003D3BFF"/>
    <w:rsid w:val="003D41AD"/>
    <w:rsid w:val="003D43B5"/>
    <w:rsid w:val="003D4845"/>
    <w:rsid w:val="003D4A70"/>
    <w:rsid w:val="003D4F5C"/>
    <w:rsid w:val="003D5178"/>
    <w:rsid w:val="003D5205"/>
    <w:rsid w:val="003D531A"/>
    <w:rsid w:val="003D553B"/>
    <w:rsid w:val="003D5D07"/>
    <w:rsid w:val="003D5D5D"/>
    <w:rsid w:val="003D5E7B"/>
    <w:rsid w:val="003D5ECD"/>
    <w:rsid w:val="003D61FB"/>
    <w:rsid w:val="003D6530"/>
    <w:rsid w:val="003D76BE"/>
    <w:rsid w:val="003D7A01"/>
    <w:rsid w:val="003D7D5F"/>
    <w:rsid w:val="003D7F3E"/>
    <w:rsid w:val="003D7FC5"/>
    <w:rsid w:val="003E003C"/>
    <w:rsid w:val="003E072F"/>
    <w:rsid w:val="003E0B0E"/>
    <w:rsid w:val="003E0D0C"/>
    <w:rsid w:val="003E0F2F"/>
    <w:rsid w:val="003E12E9"/>
    <w:rsid w:val="003E1645"/>
    <w:rsid w:val="003E168C"/>
    <w:rsid w:val="003E16DF"/>
    <w:rsid w:val="003E18E8"/>
    <w:rsid w:val="003E1921"/>
    <w:rsid w:val="003E196B"/>
    <w:rsid w:val="003E1B59"/>
    <w:rsid w:val="003E1B75"/>
    <w:rsid w:val="003E1D06"/>
    <w:rsid w:val="003E1D2B"/>
    <w:rsid w:val="003E1D93"/>
    <w:rsid w:val="003E2220"/>
    <w:rsid w:val="003E244D"/>
    <w:rsid w:val="003E24FF"/>
    <w:rsid w:val="003E25D0"/>
    <w:rsid w:val="003E2674"/>
    <w:rsid w:val="003E2F0F"/>
    <w:rsid w:val="003E300B"/>
    <w:rsid w:val="003E3462"/>
    <w:rsid w:val="003E38DA"/>
    <w:rsid w:val="003E38F2"/>
    <w:rsid w:val="003E3A40"/>
    <w:rsid w:val="003E3A90"/>
    <w:rsid w:val="003E3EEC"/>
    <w:rsid w:val="003E40DA"/>
    <w:rsid w:val="003E423D"/>
    <w:rsid w:val="003E459F"/>
    <w:rsid w:val="003E4C43"/>
    <w:rsid w:val="003E4DE9"/>
    <w:rsid w:val="003E4F55"/>
    <w:rsid w:val="003E53C1"/>
    <w:rsid w:val="003E5813"/>
    <w:rsid w:val="003E5ACA"/>
    <w:rsid w:val="003E5D1E"/>
    <w:rsid w:val="003E6074"/>
    <w:rsid w:val="003E6423"/>
    <w:rsid w:val="003E6633"/>
    <w:rsid w:val="003E6866"/>
    <w:rsid w:val="003E68DD"/>
    <w:rsid w:val="003E694F"/>
    <w:rsid w:val="003E69AC"/>
    <w:rsid w:val="003E6C31"/>
    <w:rsid w:val="003E6CDC"/>
    <w:rsid w:val="003E78C3"/>
    <w:rsid w:val="003E7AA9"/>
    <w:rsid w:val="003E7B16"/>
    <w:rsid w:val="003E7C5A"/>
    <w:rsid w:val="003F0114"/>
    <w:rsid w:val="003F0190"/>
    <w:rsid w:val="003F0576"/>
    <w:rsid w:val="003F12AE"/>
    <w:rsid w:val="003F1663"/>
    <w:rsid w:val="003F1769"/>
    <w:rsid w:val="003F1C5A"/>
    <w:rsid w:val="003F269F"/>
    <w:rsid w:val="003F278D"/>
    <w:rsid w:val="003F27ED"/>
    <w:rsid w:val="003F2AF6"/>
    <w:rsid w:val="003F2BF4"/>
    <w:rsid w:val="003F2D36"/>
    <w:rsid w:val="003F2D6D"/>
    <w:rsid w:val="003F2FB8"/>
    <w:rsid w:val="003F3287"/>
    <w:rsid w:val="003F3803"/>
    <w:rsid w:val="003F38BA"/>
    <w:rsid w:val="003F39D0"/>
    <w:rsid w:val="003F3A19"/>
    <w:rsid w:val="003F3DC0"/>
    <w:rsid w:val="003F44A0"/>
    <w:rsid w:val="003F4CE0"/>
    <w:rsid w:val="003F5537"/>
    <w:rsid w:val="003F56B5"/>
    <w:rsid w:val="003F5968"/>
    <w:rsid w:val="003F5A59"/>
    <w:rsid w:val="003F5B5F"/>
    <w:rsid w:val="003F6212"/>
    <w:rsid w:val="003F6767"/>
    <w:rsid w:val="003F68C6"/>
    <w:rsid w:val="003F6B6C"/>
    <w:rsid w:val="003F6B98"/>
    <w:rsid w:val="003F6BFC"/>
    <w:rsid w:val="003F6C35"/>
    <w:rsid w:val="003F6DDA"/>
    <w:rsid w:val="003F6E61"/>
    <w:rsid w:val="003F6EE8"/>
    <w:rsid w:val="003F7130"/>
    <w:rsid w:val="003F71B4"/>
    <w:rsid w:val="003F7354"/>
    <w:rsid w:val="003F765E"/>
    <w:rsid w:val="003F774B"/>
    <w:rsid w:val="003F77F9"/>
    <w:rsid w:val="003F7A17"/>
    <w:rsid w:val="003F7AAE"/>
    <w:rsid w:val="003F7B47"/>
    <w:rsid w:val="003F7C25"/>
    <w:rsid w:val="003F7EB6"/>
    <w:rsid w:val="003F7EEF"/>
    <w:rsid w:val="0040047A"/>
    <w:rsid w:val="004006C9"/>
    <w:rsid w:val="004008B8"/>
    <w:rsid w:val="00401B8F"/>
    <w:rsid w:val="004021E6"/>
    <w:rsid w:val="004024C0"/>
    <w:rsid w:val="0040293A"/>
    <w:rsid w:val="004029C5"/>
    <w:rsid w:val="00402AA1"/>
    <w:rsid w:val="004030ED"/>
    <w:rsid w:val="00403464"/>
    <w:rsid w:val="0040367B"/>
    <w:rsid w:val="00403870"/>
    <w:rsid w:val="00404691"/>
    <w:rsid w:val="0040470E"/>
    <w:rsid w:val="00404748"/>
    <w:rsid w:val="00404931"/>
    <w:rsid w:val="00404A9A"/>
    <w:rsid w:val="00404D76"/>
    <w:rsid w:val="00404FAE"/>
    <w:rsid w:val="004050B8"/>
    <w:rsid w:val="0040521B"/>
    <w:rsid w:val="00405814"/>
    <w:rsid w:val="00405A14"/>
    <w:rsid w:val="00405C23"/>
    <w:rsid w:val="004070A8"/>
    <w:rsid w:val="00407242"/>
    <w:rsid w:val="004073E9"/>
    <w:rsid w:val="004074E0"/>
    <w:rsid w:val="00407B71"/>
    <w:rsid w:val="00407C32"/>
    <w:rsid w:val="00407E17"/>
    <w:rsid w:val="00407E90"/>
    <w:rsid w:val="004100C0"/>
    <w:rsid w:val="004101A1"/>
    <w:rsid w:val="004101EF"/>
    <w:rsid w:val="0041020B"/>
    <w:rsid w:val="0041022E"/>
    <w:rsid w:val="00410775"/>
    <w:rsid w:val="0041098E"/>
    <w:rsid w:val="00410A55"/>
    <w:rsid w:val="00410DB3"/>
    <w:rsid w:val="004110DF"/>
    <w:rsid w:val="00411247"/>
    <w:rsid w:val="00411329"/>
    <w:rsid w:val="00411877"/>
    <w:rsid w:val="004118B1"/>
    <w:rsid w:val="00411DE8"/>
    <w:rsid w:val="0041206F"/>
    <w:rsid w:val="004120BC"/>
    <w:rsid w:val="00412926"/>
    <w:rsid w:val="00412ECE"/>
    <w:rsid w:val="0041325E"/>
    <w:rsid w:val="004135C2"/>
    <w:rsid w:val="004139FB"/>
    <w:rsid w:val="004141BE"/>
    <w:rsid w:val="004142F5"/>
    <w:rsid w:val="004143B2"/>
    <w:rsid w:val="00414B87"/>
    <w:rsid w:val="00414C53"/>
    <w:rsid w:val="00414D78"/>
    <w:rsid w:val="00414E57"/>
    <w:rsid w:val="00414E99"/>
    <w:rsid w:val="0041570E"/>
    <w:rsid w:val="00415761"/>
    <w:rsid w:val="00415BCE"/>
    <w:rsid w:val="004163A2"/>
    <w:rsid w:val="00416642"/>
    <w:rsid w:val="00416964"/>
    <w:rsid w:val="004169CC"/>
    <w:rsid w:val="00416CD5"/>
    <w:rsid w:val="0041701F"/>
    <w:rsid w:val="0041705A"/>
    <w:rsid w:val="00417203"/>
    <w:rsid w:val="00417A72"/>
    <w:rsid w:val="00417EA6"/>
    <w:rsid w:val="0042008B"/>
    <w:rsid w:val="0042013A"/>
    <w:rsid w:val="004203C2"/>
    <w:rsid w:val="00420B00"/>
    <w:rsid w:val="00420BB8"/>
    <w:rsid w:val="00420CB4"/>
    <w:rsid w:val="00420F76"/>
    <w:rsid w:val="00420FD2"/>
    <w:rsid w:val="004214B0"/>
    <w:rsid w:val="004217E4"/>
    <w:rsid w:val="00421CA8"/>
    <w:rsid w:val="00421D72"/>
    <w:rsid w:val="004222C3"/>
    <w:rsid w:val="00422878"/>
    <w:rsid w:val="00423076"/>
    <w:rsid w:val="00423BE0"/>
    <w:rsid w:val="00424249"/>
    <w:rsid w:val="004242B4"/>
    <w:rsid w:val="00424A0B"/>
    <w:rsid w:val="004252B5"/>
    <w:rsid w:val="00425853"/>
    <w:rsid w:val="00425CAB"/>
    <w:rsid w:val="00425E79"/>
    <w:rsid w:val="00425F3A"/>
    <w:rsid w:val="004263F3"/>
    <w:rsid w:val="004265FA"/>
    <w:rsid w:val="004269D0"/>
    <w:rsid w:val="00426ABA"/>
    <w:rsid w:val="00426AD9"/>
    <w:rsid w:val="00426AEC"/>
    <w:rsid w:val="00426B29"/>
    <w:rsid w:val="00427800"/>
    <w:rsid w:val="00427886"/>
    <w:rsid w:val="0042791C"/>
    <w:rsid w:val="00427B89"/>
    <w:rsid w:val="00427E89"/>
    <w:rsid w:val="004302FA"/>
    <w:rsid w:val="00430A96"/>
    <w:rsid w:val="00430CF8"/>
    <w:rsid w:val="00430FD2"/>
    <w:rsid w:val="00431112"/>
    <w:rsid w:val="004311E7"/>
    <w:rsid w:val="004311FD"/>
    <w:rsid w:val="00431289"/>
    <w:rsid w:val="00431302"/>
    <w:rsid w:val="00431A70"/>
    <w:rsid w:val="00431AB8"/>
    <w:rsid w:val="00431B47"/>
    <w:rsid w:val="00431CFB"/>
    <w:rsid w:val="00431E8E"/>
    <w:rsid w:val="00431FD0"/>
    <w:rsid w:val="00432029"/>
    <w:rsid w:val="00432CBB"/>
    <w:rsid w:val="00432FE2"/>
    <w:rsid w:val="00433080"/>
    <w:rsid w:val="004330B9"/>
    <w:rsid w:val="00433112"/>
    <w:rsid w:val="004333EB"/>
    <w:rsid w:val="00433FEA"/>
    <w:rsid w:val="004345C0"/>
    <w:rsid w:val="004346DB"/>
    <w:rsid w:val="00434A4E"/>
    <w:rsid w:val="0043528A"/>
    <w:rsid w:val="00435440"/>
    <w:rsid w:val="00435A21"/>
    <w:rsid w:val="00435F25"/>
    <w:rsid w:val="0043631E"/>
    <w:rsid w:val="00436758"/>
    <w:rsid w:val="00436AD3"/>
    <w:rsid w:val="00436D0F"/>
    <w:rsid w:val="00436FB7"/>
    <w:rsid w:val="00436FFD"/>
    <w:rsid w:val="00437068"/>
    <w:rsid w:val="004370EF"/>
    <w:rsid w:val="00437285"/>
    <w:rsid w:val="0043734B"/>
    <w:rsid w:val="004374EE"/>
    <w:rsid w:val="0044003A"/>
    <w:rsid w:val="00440349"/>
    <w:rsid w:val="0044038E"/>
    <w:rsid w:val="004409C8"/>
    <w:rsid w:val="00440EF2"/>
    <w:rsid w:val="00440F92"/>
    <w:rsid w:val="0044118F"/>
    <w:rsid w:val="004414B8"/>
    <w:rsid w:val="0044153E"/>
    <w:rsid w:val="00441D20"/>
    <w:rsid w:val="00441DC1"/>
    <w:rsid w:val="00441DCC"/>
    <w:rsid w:val="00441F67"/>
    <w:rsid w:val="0044337D"/>
    <w:rsid w:val="004435DE"/>
    <w:rsid w:val="00443B66"/>
    <w:rsid w:val="00443F7B"/>
    <w:rsid w:val="00444A16"/>
    <w:rsid w:val="00445265"/>
    <w:rsid w:val="00445893"/>
    <w:rsid w:val="00446141"/>
    <w:rsid w:val="004467F8"/>
    <w:rsid w:val="004470E9"/>
    <w:rsid w:val="00447149"/>
    <w:rsid w:val="004475BE"/>
    <w:rsid w:val="00447698"/>
    <w:rsid w:val="00447716"/>
    <w:rsid w:val="00447862"/>
    <w:rsid w:val="00447A58"/>
    <w:rsid w:val="004500A2"/>
    <w:rsid w:val="004502FE"/>
    <w:rsid w:val="004504A8"/>
    <w:rsid w:val="0045056E"/>
    <w:rsid w:val="00450794"/>
    <w:rsid w:val="004508A4"/>
    <w:rsid w:val="00450B7E"/>
    <w:rsid w:val="00450C19"/>
    <w:rsid w:val="00450C46"/>
    <w:rsid w:val="00450DF6"/>
    <w:rsid w:val="00450FB6"/>
    <w:rsid w:val="00451143"/>
    <w:rsid w:val="0045164A"/>
    <w:rsid w:val="0045197C"/>
    <w:rsid w:val="00451BA3"/>
    <w:rsid w:val="00451D98"/>
    <w:rsid w:val="004528E6"/>
    <w:rsid w:val="00452A94"/>
    <w:rsid w:val="0045305F"/>
    <w:rsid w:val="00453344"/>
    <w:rsid w:val="00453434"/>
    <w:rsid w:val="00453D1B"/>
    <w:rsid w:val="00453E2C"/>
    <w:rsid w:val="00454C24"/>
    <w:rsid w:val="004550BB"/>
    <w:rsid w:val="00455108"/>
    <w:rsid w:val="004553A8"/>
    <w:rsid w:val="00455492"/>
    <w:rsid w:val="00455495"/>
    <w:rsid w:val="0045585A"/>
    <w:rsid w:val="004559FC"/>
    <w:rsid w:val="00455E55"/>
    <w:rsid w:val="00455F25"/>
    <w:rsid w:val="00455FDC"/>
    <w:rsid w:val="00455FFC"/>
    <w:rsid w:val="0045668D"/>
    <w:rsid w:val="0045689C"/>
    <w:rsid w:val="00456F44"/>
    <w:rsid w:val="0045732F"/>
    <w:rsid w:val="00457466"/>
    <w:rsid w:val="00457A6E"/>
    <w:rsid w:val="00457CD9"/>
    <w:rsid w:val="00457DC4"/>
    <w:rsid w:val="00457DFF"/>
    <w:rsid w:val="00457E30"/>
    <w:rsid w:val="004600F7"/>
    <w:rsid w:val="0046047D"/>
    <w:rsid w:val="00460552"/>
    <w:rsid w:val="004607DD"/>
    <w:rsid w:val="00460834"/>
    <w:rsid w:val="00460AA3"/>
    <w:rsid w:val="00460BF1"/>
    <w:rsid w:val="00460E92"/>
    <w:rsid w:val="004610CE"/>
    <w:rsid w:val="00461407"/>
    <w:rsid w:val="004614F9"/>
    <w:rsid w:val="0046173D"/>
    <w:rsid w:val="004619BF"/>
    <w:rsid w:val="00461D60"/>
    <w:rsid w:val="00461F97"/>
    <w:rsid w:val="00462380"/>
    <w:rsid w:val="004625E8"/>
    <w:rsid w:val="004629CF"/>
    <w:rsid w:val="00463139"/>
    <w:rsid w:val="004638F8"/>
    <w:rsid w:val="004639C8"/>
    <w:rsid w:val="00463EBA"/>
    <w:rsid w:val="00464117"/>
    <w:rsid w:val="00464310"/>
    <w:rsid w:val="00464447"/>
    <w:rsid w:val="004645B5"/>
    <w:rsid w:val="00464A10"/>
    <w:rsid w:val="00464AE2"/>
    <w:rsid w:val="00464D1B"/>
    <w:rsid w:val="0046560A"/>
    <w:rsid w:val="0046573C"/>
    <w:rsid w:val="00465820"/>
    <w:rsid w:val="00465888"/>
    <w:rsid w:val="00465953"/>
    <w:rsid w:val="00465954"/>
    <w:rsid w:val="00465EAA"/>
    <w:rsid w:val="0046639C"/>
    <w:rsid w:val="004663EE"/>
    <w:rsid w:val="0046679D"/>
    <w:rsid w:val="0046681C"/>
    <w:rsid w:val="00466B61"/>
    <w:rsid w:val="00466E3F"/>
    <w:rsid w:val="00466EDE"/>
    <w:rsid w:val="00466F64"/>
    <w:rsid w:val="00466F8D"/>
    <w:rsid w:val="004676BD"/>
    <w:rsid w:val="00467C41"/>
    <w:rsid w:val="00467F3D"/>
    <w:rsid w:val="004703F0"/>
    <w:rsid w:val="00470E4D"/>
    <w:rsid w:val="00470EA9"/>
    <w:rsid w:val="0047110A"/>
    <w:rsid w:val="004712BE"/>
    <w:rsid w:val="0047136D"/>
    <w:rsid w:val="00471C45"/>
    <w:rsid w:val="00471DDF"/>
    <w:rsid w:val="004726EC"/>
    <w:rsid w:val="0047291A"/>
    <w:rsid w:val="004729B1"/>
    <w:rsid w:val="00472A6F"/>
    <w:rsid w:val="00472AD3"/>
    <w:rsid w:val="00472B6C"/>
    <w:rsid w:val="00472DB8"/>
    <w:rsid w:val="00473085"/>
    <w:rsid w:val="004730DB"/>
    <w:rsid w:val="004733DE"/>
    <w:rsid w:val="0047343B"/>
    <w:rsid w:val="00473454"/>
    <w:rsid w:val="004736C2"/>
    <w:rsid w:val="00473AA8"/>
    <w:rsid w:val="0047431E"/>
    <w:rsid w:val="004744CE"/>
    <w:rsid w:val="00474583"/>
    <w:rsid w:val="0047461A"/>
    <w:rsid w:val="00474962"/>
    <w:rsid w:val="00474A21"/>
    <w:rsid w:val="00474C3C"/>
    <w:rsid w:val="004757CE"/>
    <w:rsid w:val="0047593C"/>
    <w:rsid w:val="00475B73"/>
    <w:rsid w:val="00475BAE"/>
    <w:rsid w:val="00475CA9"/>
    <w:rsid w:val="00475E1A"/>
    <w:rsid w:val="00475EA2"/>
    <w:rsid w:val="00476099"/>
    <w:rsid w:val="0047617F"/>
    <w:rsid w:val="004763B2"/>
    <w:rsid w:val="00476641"/>
    <w:rsid w:val="00476948"/>
    <w:rsid w:val="004771FF"/>
    <w:rsid w:val="004778C5"/>
    <w:rsid w:val="00477A92"/>
    <w:rsid w:val="00477AE1"/>
    <w:rsid w:val="00477D68"/>
    <w:rsid w:val="004800F6"/>
    <w:rsid w:val="00480851"/>
    <w:rsid w:val="00480BDD"/>
    <w:rsid w:val="00480F42"/>
    <w:rsid w:val="0048143F"/>
    <w:rsid w:val="004817FF"/>
    <w:rsid w:val="004818A3"/>
    <w:rsid w:val="004819F4"/>
    <w:rsid w:val="00482539"/>
    <w:rsid w:val="00482C05"/>
    <w:rsid w:val="00482CA8"/>
    <w:rsid w:val="00482D5D"/>
    <w:rsid w:val="00482E2C"/>
    <w:rsid w:val="00483268"/>
    <w:rsid w:val="00483377"/>
    <w:rsid w:val="00483690"/>
    <w:rsid w:val="0048374E"/>
    <w:rsid w:val="00483763"/>
    <w:rsid w:val="004838EF"/>
    <w:rsid w:val="00483A0E"/>
    <w:rsid w:val="00483C7A"/>
    <w:rsid w:val="00483DAD"/>
    <w:rsid w:val="00484074"/>
    <w:rsid w:val="004840EC"/>
    <w:rsid w:val="004841D4"/>
    <w:rsid w:val="0048453B"/>
    <w:rsid w:val="0048477D"/>
    <w:rsid w:val="00484933"/>
    <w:rsid w:val="00484BD1"/>
    <w:rsid w:val="00484D4F"/>
    <w:rsid w:val="00485077"/>
    <w:rsid w:val="00485287"/>
    <w:rsid w:val="004857A1"/>
    <w:rsid w:val="004858D2"/>
    <w:rsid w:val="00485C9E"/>
    <w:rsid w:val="00485F23"/>
    <w:rsid w:val="0048622C"/>
    <w:rsid w:val="004862A8"/>
    <w:rsid w:val="004862C0"/>
    <w:rsid w:val="00486512"/>
    <w:rsid w:val="00486B19"/>
    <w:rsid w:val="00486CCD"/>
    <w:rsid w:val="00487225"/>
    <w:rsid w:val="004873A6"/>
    <w:rsid w:val="00487762"/>
    <w:rsid w:val="00487808"/>
    <w:rsid w:val="0048785B"/>
    <w:rsid w:val="00487A2F"/>
    <w:rsid w:val="00487C98"/>
    <w:rsid w:val="00487EDD"/>
    <w:rsid w:val="004900F2"/>
    <w:rsid w:val="0049026E"/>
    <w:rsid w:val="00490893"/>
    <w:rsid w:val="004909C7"/>
    <w:rsid w:val="00490BF9"/>
    <w:rsid w:val="00490DC7"/>
    <w:rsid w:val="00490F6D"/>
    <w:rsid w:val="00491265"/>
    <w:rsid w:val="00491430"/>
    <w:rsid w:val="00491929"/>
    <w:rsid w:val="00491C67"/>
    <w:rsid w:val="00491E0A"/>
    <w:rsid w:val="00492112"/>
    <w:rsid w:val="00492266"/>
    <w:rsid w:val="00492279"/>
    <w:rsid w:val="004924B7"/>
    <w:rsid w:val="004926AC"/>
    <w:rsid w:val="004926D4"/>
    <w:rsid w:val="0049270A"/>
    <w:rsid w:val="004927DA"/>
    <w:rsid w:val="00492A14"/>
    <w:rsid w:val="00492A4D"/>
    <w:rsid w:val="0049331C"/>
    <w:rsid w:val="00493406"/>
    <w:rsid w:val="004934D8"/>
    <w:rsid w:val="00493823"/>
    <w:rsid w:val="00494001"/>
    <w:rsid w:val="004942D6"/>
    <w:rsid w:val="00494CDF"/>
    <w:rsid w:val="00494F42"/>
    <w:rsid w:val="0049551F"/>
    <w:rsid w:val="0049560A"/>
    <w:rsid w:val="00495CE2"/>
    <w:rsid w:val="00497032"/>
    <w:rsid w:val="00497172"/>
    <w:rsid w:val="0049736D"/>
    <w:rsid w:val="00497D71"/>
    <w:rsid w:val="004A0351"/>
    <w:rsid w:val="004A03B0"/>
    <w:rsid w:val="004A0948"/>
    <w:rsid w:val="004A0D62"/>
    <w:rsid w:val="004A0FC3"/>
    <w:rsid w:val="004A0FD7"/>
    <w:rsid w:val="004A12B8"/>
    <w:rsid w:val="004A1DD7"/>
    <w:rsid w:val="004A1EC8"/>
    <w:rsid w:val="004A24FC"/>
    <w:rsid w:val="004A2952"/>
    <w:rsid w:val="004A2A68"/>
    <w:rsid w:val="004A2C7E"/>
    <w:rsid w:val="004A2E61"/>
    <w:rsid w:val="004A2FB2"/>
    <w:rsid w:val="004A33DF"/>
    <w:rsid w:val="004A36C1"/>
    <w:rsid w:val="004A38DC"/>
    <w:rsid w:val="004A3DA5"/>
    <w:rsid w:val="004A3E6E"/>
    <w:rsid w:val="004A42FA"/>
    <w:rsid w:val="004A4549"/>
    <w:rsid w:val="004A4567"/>
    <w:rsid w:val="004A4E0A"/>
    <w:rsid w:val="004A5273"/>
    <w:rsid w:val="004A5CF2"/>
    <w:rsid w:val="004A62CB"/>
    <w:rsid w:val="004A6650"/>
    <w:rsid w:val="004A6D09"/>
    <w:rsid w:val="004A6FC1"/>
    <w:rsid w:val="004A717C"/>
    <w:rsid w:val="004A74B4"/>
    <w:rsid w:val="004A7FA6"/>
    <w:rsid w:val="004B07F7"/>
    <w:rsid w:val="004B0824"/>
    <w:rsid w:val="004B0A03"/>
    <w:rsid w:val="004B0A6E"/>
    <w:rsid w:val="004B0B42"/>
    <w:rsid w:val="004B1378"/>
    <w:rsid w:val="004B13E7"/>
    <w:rsid w:val="004B155D"/>
    <w:rsid w:val="004B15B1"/>
    <w:rsid w:val="004B1DBA"/>
    <w:rsid w:val="004B1E16"/>
    <w:rsid w:val="004B2140"/>
    <w:rsid w:val="004B2161"/>
    <w:rsid w:val="004B2284"/>
    <w:rsid w:val="004B2804"/>
    <w:rsid w:val="004B2E62"/>
    <w:rsid w:val="004B2F96"/>
    <w:rsid w:val="004B315A"/>
    <w:rsid w:val="004B3961"/>
    <w:rsid w:val="004B3E76"/>
    <w:rsid w:val="004B4212"/>
    <w:rsid w:val="004B4576"/>
    <w:rsid w:val="004B4775"/>
    <w:rsid w:val="004B4778"/>
    <w:rsid w:val="004B4785"/>
    <w:rsid w:val="004B49AD"/>
    <w:rsid w:val="004B49F4"/>
    <w:rsid w:val="004B5096"/>
    <w:rsid w:val="004B51E9"/>
    <w:rsid w:val="004B51F2"/>
    <w:rsid w:val="004B569D"/>
    <w:rsid w:val="004B5963"/>
    <w:rsid w:val="004B5B53"/>
    <w:rsid w:val="004B5EBE"/>
    <w:rsid w:val="004B5F94"/>
    <w:rsid w:val="004B637F"/>
    <w:rsid w:val="004B646A"/>
    <w:rsid w:val="004B65A6"/>
    <w:rsid w:val="004B6633"/>
    <w:rsid w:val="004B66DE"/>
    <w:rsid w:val="004B6B27"/>
    <w:rsid w:val="004B71D1"/>
    <w:rsid w:val="004B75FB"/>
    <w:rsid w:val="004C0433"/>
    <w:rsid w:val="004C0CDF"/>
    <w:rsid w:val="004C0FA7"/>
    <w:rsid w:val="004C125C"/>
    <w:rsid w:val="004C1395"/>
    <w:rsid w:val="004C160B"/>
    <w:rsid w:val="004C1E19"/>
    <w:rsid w:val="004C1FAA"/>
    <w:rsid w:val="004C20FB"/>
    <w:rsid w:val="004C27C4"/>
    <w:rsid w:val="004C2A98"/>
    <w:rsid w:val="004C316A"/>
    <w:rsid w:val="004C3170"/>
    <w:rsid w:val="004C33EF"/>
    <w:rsid w:val="004C34E4"/>
    <w:rsid w:val="004C3503"/>
    <w:rsid w:val="004C3697"/>
    <w:rsid w:val="004C3953"/>
    <w:rsid w:val="004C3DA6"/>
    <w:rsid w:val="004C41C2"/>
    <w:rsid w:val="004C4201"/>
    <w:rsid w:val="004C4854"/>
    <w:rsid w:val="004C4B56"/>
    <w:rsid w:val="004C4FEA"/>
    <w:rsid w:val="004C50BE"/>
    <w:rsid w:val="004C55F0"/>
    <w:rsid w:val="004C5857"/>
    <w:rsid w:val="004C5D37"/>
    <w:rsid w:val="004C62ED"/>
    <w:rsid w:val="004C62EF"/>
    <w:rsid w:val="004C6A8E"/>
    <w:rsid w:val="004C6BD6"/>
    <w:rsid w:val="004C6DA5"/>
    <w:rsid w:val="004C7304"/>
    <w:rsid w:val="004C76E8"/>
    <w:rsid w:val="004D0357"/>
    <w:rsid w:val="004D044A"/>
    <w:rsid w:val="004D0832"/>
    <w:rsid w:val="004D08D7"/>
    <w:rsid w:val="004D0A0F"/>
    <w:rsid w:val="004D0FAD"/>
    <w:rsid w:val="004D1419"/>
    <w:rsid w:val="004D15EF"/>
    <w:rsid w:val="004D1862"/>
    <w:rsid w:val="004D1F40"/>
    <w:rsid w:val="004D21F0"/>
    <w:rsid w:val="004D25CD"/>
    <w:rsid w:val="004D28A0"/>
    <w:rsid w:val="004D2980"/>
    <w:rsid w:val="004D2A5A"/>
    <w:rsid w:val="004D2F5A"/>
    <w:rsid w:val="004D2F83"/>
    <w:rsid w:val="004D2F8E"/>
    <w:rsid w:val="004D312A"/>
    <w:rsid w:val="004D3632"/>
    <w:rsid w:val="004D3C85"/>
    <w:rsid w:val="004D40E2"/>
    <w:rsid w:val="004D42FF"/>
    <w:rsid w:val="004D44A4"/>
    <w:rsid w:val="004D477F"/>
    <w:rsid w:val="004D493B"/>
    <w:rsid w:val="004D50D2"/>
    <w:rsid w:val="004D52B8"/>
    <w:rsid w:val="004D53BC"/>
    <w:rsid w:val="004D54AC"/>
    <w:rsid w:val="004D55A1"/>
    <w:rsid w:val="004D57D1"/>
    <w:rsid w:val="004D58EF"/>
    <w:rsid w:val="004D58F6"/>
    <w:rsid w:val="004D59F9"/>
    <w:rsid w:val="004D5A67"/>
    <w:rsid w:val="004D5D12"/>
    <w:rsid w:val="004D5E95"/>
    <w:rsid w:val="004D63B5"/>
    <w:rsid w:val="004D65AB"/>
    <w:rsid w:val="004D6659"/>
    <w:rsid w:val="004D6770"/>
    <w:rsid w:val="004D681D"/>
    <w:rsid w:val="004D7336"/>
    <w:rsid w:val="004D7CDE"/>
    <w:rsid w:val="004E0167"/>
    <w:rsid w:val="004E0AD2"/>
    <w:rsid w:val="004E107A"/>
    <w:rsid w:val="004E1E40"/>
    <w:rsid w:val="004E1F25"/>
    <w:rsid w:val="004E272C"/>
    <w:rsid w:val="004E28B3"/>
    <w:rsid w:val="004E2930"/>
    <w:rsid w:val="004E2951"/>
    <w:rsid w:val="004E3078"/>
    <w:rsid w:val="004E3085"/>
    <w:rsid w:val="004E3090"/>
    <w:rsid w:val="004E38AC"/>
    <w:rsid w:val="004E38EA"/>
    <w:rsid w:val="004E3B85"/>
    <w:rsid w:val="004E3F9E"/>
    <w:rsid w:val="004E4357"/>
    <w:rsid w:val="004E43E2"/>
    <w:rsid w:val="004E4691"/>
    <w:rsid w:val="004E485A"/>
    <w:rsid w:val="004E4B30"/>
    <w:rsid w:val="004E4FED"/>
    <w:rsid w:val="004E501C"/>
    <w:rsid w:val="004E5408"/>
    <w:rsid w:val="004E55E3"/>
    <w:rsid w:val="004E5705"/>
    <w:rsid w:val="004E572B"/>
    <w:rsid w:val="004E576E"/>
    <w:rsid w:val="004E58F9"/>
    <w:rsid w:val="004E59E6"/>
    <w:rsid w:val="004E5A0E"/>
    <w:rsid w:val="004E5EA4"/>
    <w:rsid w:val="004E5EFA"/>
    <w:rsid w:val="004E5F01"/>
    <w:rsid w:val="004E63BD"/>
    <w:rsid w:val="004E655C"/>
    <w:rsid w:val="004E6659"/>
    <w:rsid w:val="004E6695"/>
    <w:rsid w:val="004E6934"/>
    <w:rsid w:val="004E6BB3"/>
    <w:rsid w:val="004E7183"/>
    <w:rsid w:val="004E71B3"/>
    <w:rsid w:val="004E7308"/>
    <w:rsid w:val="004E7333"/>
    <w:rsid w:val="004E73FF"/>
    <w:rsid w:val="004F02A1"/>
    <w:rsid w:val="004F0D66"/>
    <w:rsid w:val="004F14A4"/>
    <w:rsid w:val="004F1549"/>
    <w:rsid w:val="004F1980"/>
    <w:rsid w:val="004F199D"/>
    <w:rsid w:val="004F1F2B"/>
    <w:rsid w:val="004F22DD"/>
    <w:rsid w:val="004F23C8"/>
    <w:rsid w:val="004F25A6"/>
    <w:rsid w:val="004F28D7"/>
    <w:rsid w:val="004F2983"/>
    <w:rsid w:val="004F3B3B"/>
    <w:rsid w:val="004F3C98"/>
    <w:rsid w:val="004F43F3"/>
    <w:rsid w:val="004F4ABF"/>
    <w:rsid w:val="004F4B96"/>
    <w:rsid w:val="004F4C13"/>
    <w:rsid w:val="004F5558"/>
    <w:rsid w:val="004F5766"/>
    <w:rsid w:val="004F59B0"/>
    <w:rsid w:val="004F5A69"/>
    <w:rsid w:val="004F5B80"/>
    <w:rsid w:val="004F6101"/>
    <w:rsid w:val="004F61EB"/>
    <w:rsid w:val="004F626B"/>
    <w:rsid w:val="004F6DB5"/>
    <w:rsid w:val="004F79C9"/>
    <w:rsid w:val="004F79EF"/>
    <w:rsid w:val="00500251"/>
    <w:rsid w:val="0050028C"/>
    <w:rsid w:val="00500787"/>
    <w:rsid w:val="005007CF"/>
    <w:rsid w:val="00500A4A"/>
    <w:rsid w:val="00500A9B"/>
    <w:rsid w:val="00500BDD"/>
    <w:rsid w:val="00501160"/>
    <w:rsid w:val="00501D69"/>
    <w:rsid w:val="00501FF6"/>
    <w:rsid w:val="005025D0"/>
    <w:rsid w:val="00502752"/>
    <w:rsid w:val="005027A5"/>
    <w:rsid w:val="00502A0E"/>
    <w:rsid w:val="00502A46"/>
    <w:rsid w:val="005031CB"/>
    <w:rsid w:val="00503404"/>
    <w:rsid w:val="0050397F"/>
    <w:rsid w:val="00504853"/>
    <w:rsid w:val="00504C9B"/>
    <w:rsid w:val="005053F1"/>
    <w:rsid w:val="00505496"/>
    <w:rsid w:val="00505542"/>
    <w:rsid w:val="00506217"/>
    <w:rsid w:val="0050693D"/>
    <w:rsid w:val="00506A83"/>
    <w:rsid w:val="00506CCA"/>
    <w:rsid w:val="00506F13"/>
    <w:rsid w:val="00506F28"/>
    <w:rsid w:val="0050704D"/>
    <w:rsid w:val="00507175"/>
    <w:rsid w:val="005077D1"/>
    <w:rsid w:val="00507A7F"/>
    <w:rsid w:val="00507D4A"/>
    <w:rsid w:val="005103E5"/>
    <w:rsid w:val="0051049B"/>
    <w:rsid w:val="00510A0C"/>
    <w:rsid w:val="00510C2D"/>
    <w:rsid w:val="00510DDC"/>
    <w:rsid w:val="0051118F"/>
    <w:rsid w:val="0051129A"/>
    <w:rsid w:val="005112E8"/>
    <w:rsid w:val="00511519"/>
    <w:rsid w:val="005116A3"/>
    <w:rsid w:val="00511B66"/>
    <w:rsid w:val="00511D3A"/>
    <w:rsid w:val="00511E41"/>
    <w:rsid w:val="0051201B"/>
    <w:rsid w:val="00512129"/>
    <w:rsid w:val="005121F4"/>
    <w:rsid w:val="00512417"/>
    <w:rsid w:val="00512A3D"/>
    <w:rsid w:val="00512F2A"/>
    <w:rsid w:val="0051357C"/>
    <w:rsid w:val="00513635"/>
    <w:rsid w:val="005136E4"/>
    <w:rsid w:val="00513A97"/>
    <w:rsid w:val="00513ACB"/>
    <w:rsid w:val="00513E7A"/>
    <w:rsid w:val="00514A65"/>
    <w:rsid w:val="00514B96"/>
    <w:rsid w:val="00514FC1"/>
    <w:rsid w:val="0051532C"/>
    <w:rsid w:val="00515362"/>
    <w:rsid w:val="00515A62"/>
    <w:rsid w:val="00515D00"/>
    <w:rsid w:val="00515F9D"/>
    <w:rsid w:val="0051619B"/>
    <w:rsid w:val="00516266"/>
    <w:rsid w:val="00516468"/>
    <w:rsid w:val="0051685A"/>
    <w:rsid w:val="00516863"/>
    <w:rsid w:val="00516D6C"/>
    <w:rsid w:val="0051789A"/>
    <w:rsid w:val="00517AB0"/>
    <w:rsid w:val="00520066"/>
    <w:rsid w:val="00520076"/>
    <w:rsid w:val="005201F3"/>
    <w:rsid w:val="005203E6"/>
    <w:rsid w:val="005204C9"/>
    <w:rsid w:val="005206C5"/>
    <w:rsid w:val="00520A72"/>
    <w:rsid w:val="00520E0B"/>
    <w:rsid w:val="00521A5B"/>
    <w:rsid w:val="00521AF4"/>
    <w:rsid w:val="00521B4E"/>
    <w:rsid w:val="005224FA"/>
    <w:rsid w:val="0052260A"/>
    <w:rsid w:val="005227F1"/>
    <w:rsid w:val="00522E2E"/>
    <w:rsid w:val="0052367F"/>
    <w:rsid w:val="00523D01"/>
    <w:rsid w:val="0052400B"/>
    <w:rsid w:val="00524511"/>
    <w:rsid w:val="005245F4"/>
    <w:rsid w:val="005247FC"/>
    <w:rsid w:val="00524A54"/>
    <w:rsid w:val="00524C0A"/>
    <w:rsid w:val="00524C28"/>
    <w:rsid w:val="00524EB5"/>
    <w:rsid w:val="0052538E"/>
    <w:rsid w:val="00525AF9"/>
    <w:rsid w:val="00525C66"/>
    <w:rsid w:val="00525DFB"/>
    <w:rsid w:val="00525FB0"/>
    <w:rsid w:val="0052604C"/>
    <w:rsid w:val="00526605"/>
    <w:rsid w:val="00526D35"/>
    <w:rsid w:val="00526E79"/>
    <w:rsid w:val="00526FD8"/>
    <w:rsid w:val="005272EC"/>
    <w:rsid w:val="005273FE"/>
    <w:rsid w:val="00527CE9"/>
    <w:rsid w:val="00527E58"/>
    <w:rsid w:val="00527F06"/>
    <w:rsid w:val="0053023B"/>
    <w:rsid w:val="0053050D"/>
    <w:rsid w:val="005306AB"/>
    <w:rsid w:val="00530839"/>
    <w:rsid w:val="005308A6"/>
    <w:rsid w:val="005308F4"/>
    <w:rsid w:val="00530C48"/>
    <w:rsid w:val="00531069"/>
    <w:rsid w:val="00531184"/>
    <w:rsid w:val="0053164C"/>
    <w:rsid w:val="005321FB"/>
    <w:rsid w:val="0053228D"/>
    <w:rsid w:val="0053230B"/>
    <w:rsid w:val="0053245C"/>
    <w:rsid w:val="0053256A"/>
    <w:rsid w:val="005326FD"/>
    <w:rsid w:val="00532B84"/>
    <w:rsid w:val="00533205"/>
    <w:rsid w:val="00533670"/>
    <w:rsid w:val="00533C76"/>
    <w:rsid w:val="005340CA"/>
    <w:rsid w:val="0053424B"/>
    <w:rsid w:val="005342EE"/>
    <w:rsid w:val="005343F4"/>
    <w:rsid w:val="00534585"/>
    <w:rsid w:val="00534995"/>
    <w:rsid w:val="00534DD2"/>
    <w:rsid w:val="00534E03"/>
    <w:rsid w:val="00534E15"/>
    <w:rsid w:val="00534F18"/>
    <w:rsid w:val="00534F80"/>
    <w:rsid w:val="00535008"/>
    <w:rsid w:val="005351B9"/>
    <w:rsid w:val="0053521C"/>
    <w:rsid w:val="00535312"/>
    <w:rsid w:val="0053548A"/>
    <w:rsid w:val="00535919"/>
    <w:rsid w:val="005359F8"/>
    <w:rsid w:val="00535B55"/>
    <w:rsid w:val="00535E91"/>
    <w:rsid w:val="005365A7"/>
    <w:rsid w:val="005367DF"/>
    <w:rsid w:val="00536931"/>
    <w:rsid w:val="00536A29"/>
    <w:rsid w:val="00537191"/>
    <w:rsid w:val="00537215"/>
    <w:rsid w:val="00537502"/>
    <w:rsid w:val="005379A0"/>
    <w:rsid w:val="0054031A"/>
    <w:rsid w:val="00540356"/>
    <w:rsid w:val="0054064C"/>
    <w:rsid w:val="00540EA3"/>
    <w:rsid w:val="005410ED"/>
    <w:rsid w:val="00541407"/>
    <w:rsid w:val="00541CA6"/>
    <w:rsid w:val="00541EDA"/>
    <w:rsid w:val="00541F50"/>
    <w:rsid w:val="0054200F"/>
    <w:rsid w:val="005420CE"/>
    <w:rsid w:val="00542129"/>
    <w:rsid w:val="0054251D"/>
    <w:rsid w:val="0054288B"/>
    <w:rsid w:val="005429AD"/>
    <w:rsid w:val="00542B0A"/>
    <w:rsid w:val="005432B9"/>
    <w:rsid w:val="005434E2"/>
    <w:rsid w:val="00543616"/>
    <w:rsid w:val="00543637"/>
    <w:rsid w:val="0054394B"/>
    <w:rsid w:val="00543B41"/>
    <w:rsid w:val="0054403B"/>
    <w:rsid w:val="00544125"/>
    <w:rsid w:val="00544361"/>
    <w:rsid w:val="005445D6"/>
    <w:rsid w:val="0054485A"/>
    <w:rsid w:val="00544878"/>
    <w:rsid w:val="00544B43"/>
    <w:rsid w:val="00544C24"/>
    <w:rsid w:val="00544CE8"/>
    <w:rsid w:val="00544D61"/>
    <w:rsid w:val="00544DA5"/>
    <w:rsid w:val="00544E54"/>
    <w:rsid w:val="00545546"/>
    <w:rsid w:val="00545C50"/>
    <w:rsid w:val="00545DED"/>
    <w:rsid w:val="005469F7"/>
    <w:rsid w:val="0054719F"/>
    <w:rsid w:val="005472BE"/>
    <w:rsid w:val="005476DD"/>
    <w:rsid w:val="005478E5"/>
    <w:rsid w:val="00547CDC"/>
    <w:rsid w:val="00547F34"/>
    <w:rsid w:val="005500E4"/>
    <w:rsid w:val="005505CA"/>
    <w:rsid w:val="005506F0"/>
    <w:rsid w:val="0055070A"/>
    <w:rsid w:val="005509EC"/>
    <w:rsid w:val="00550C6F"/>
    <w:rsid w:val="00550EA8"/>
    <w:rsid w:val="00550FD9"/>
    <w:rsid w:val="0055127F"/>
    <w:rsid w:val="00551560"/>
    <w:rsid w:val="0055184F"/>
    <w:rsid w:val="00551CF0"/>
    <w:rsid w:val="00551F52"/>
    <w:rsid w:val="00551F53"/>
    <w:rsid w:val="0055232C"/>
    <w:rsid w:val="005523E0"/>
    <w:rsid w:val="005526AA"/>
    <w:rsid w:val="00552B9D"/>
    <w:rsid w:val="00552D37"/>
    <w:rsid w:val="005537FC"/>
    <w:rsid w:val="005539D2"/>
    <w:rsid w:val="00553D30"/>
    <w:rsid w:val="00553E32"/>
    <w:rsid w:val="005543BA"/>
    <w:rsid w:val="005543D2"/>
    <w:rsid w:val="00554D58"/>
    <w:rsid w:val="005550E3"/>
    <w:rsid w:val="005565E5"/>
    <w:rsid w:val="0055676D"/>
    <w:rsid w:val="00556AE9"/>
    <w:rsid w:val="00556B52"/>
    <w:rsid w:val="00556BFF"/>
    <w:rsid w:val="00556E30"/>
    <w:rsid w:val="005570FA"/>
    <w:rsid w:val="00557B70"/>
    <w:rsid w:val="00557BCD"/>
    <w:rsid w:val="00557DE4"/>
    <w:rsid w:val="0056004B"/>
    <w:rsid w:val="00560244"/>
    <w:rsid w:val="00560861"/>
    <w:rsid w:val="00560C00"/>
    <w:rsid w:val="00560DA4"/>
    <w:rsid w:val="005610B2"/>
    <w:rsid w:val="005616E3"/>
    <w:rsid w:val="0056174C"/>
    <w:rsid w:val="005619C5"/>
    <w:rsid w:val="005619CC"/>
    <w:rsid w:val="00561C9D"/>
    <w:rsid w:val="00561CC4"/>
    <w:rsid w:val="00561D6D"/>
    <w:rsid w:val="00562161"/>
    <w:rsid w:val="00562604"/>
    <w:rsid w:val="00562696"/>
    <w:rsid w:val="00562906"/>
    <w:rsid w:val="00562ACF"/>
    <w:rsid w:val="00562FF0"/>
    <w:rsid w:val="0056309C"/>
    <w:rsid w:val="00563265"/>
    <w:rsid w:val="00563327"/>
    <w:rsid w:val="00563A36"/>
    <w:rsid w:val="00563A7C"/>
    <w:rsid w:val="00563BB5"/>
    <w:rsid w:val="00563DB8"/>
    <w:rsid w:val="0056404F"/>
    <w:rsid w:val="005647A4"/>
    <w:rsid w:val="00564B29"/>
    <w:rsid w:val="00564F28"/>
    <w:rsid w:val="00565739"/>
    <w:rsid w:val="00565A26"/>
    <w:rsid w:val="00565A36"/>
    <w:rsid w:val="00565C5C"/>
    <w:rsid w:val="00565FE8"/>
    <w:rsid w:val="005660C0"/>
    <w:rsid w:val="005663BA"/>
    <w:rsid w:val="0056642E"/>
    <w:rsid w:val="00566610"/>
    <w:rsid w:val="005666D7"/>
    <w:rsid w:val="0056678B"/>
    <w:rsid w:val="005667CF"/>
    <w:rsid w:val="00566C1E"/>
    <w:rsid w:val="00566D44"/>
    <w:rsid w:val="00566DC2"/>
    <w:rsid w:val="0056724B"/>
    <w:rsid w:val="005674E1"/>
    <w:rsid w:val="00567EDC"/>
    <w:rsid w:val="0057020F"/>
    <w:rsid w:val="005704E6"/>
    <w:rsid w:val="0057055D"/>
    <w:rsid w:val="00570827"/>
    <w:rsid w:val="00570AB9"/>
    <w:rsid w:val="00570C78"/>
    <w:rsid w:val="00570CA7"/>
    <w:rsid w:val="00570D8B"/>
    <w:rsid w:val="00570F82"/>
    <w:rsid w:val="0057101E"/>
    <w:rsid w:val="00571138"/>
    <w:rsid w:val="00571278"/>
    <w:rsid w:val="00571665"/>
    <w:rsid w:val="00572031"/>
    <w:rsid w:val="00572095"/>
    <w:rsid w:val="00572876"/>
    <w:rsid w:val="00572BBF"/>
    <w:rsid w:val="00573158"/>
    <w:rsid w:val="00573673"/>
    <w:rsid w:val="00573BCC"/>
    <w:rsid w:val="00573F9A"/>
    <w:rsid w:val="005742D8"/>
    <w:rsid w:val="005743D2"/>
    <w:rsid w:val="005743E7"/>
    <w:rsid w:val="00574832"/>
    <w:rsid w:val="00574AF9"/>
    <w:rsid w:val="00574E07"/>
    <w:rsid w:val="00574E09"/>
    <w:rsid w:val="00575210"/>
    <w:rsid w:val="00575DA6"/>
    <w:rsid w:val="00575E4C"/>
    <w:rsid w:val="00575F8B"/>
    <w:rsid w:val="00576244"/>
    <w:rsid w:val="005765DD"/>
    <w:rsid w:val="00576638"/>
    <w:rsid w:val="005767AF"/>
    <w:rsid w:val="0057683E"/>
    <w:rsid w:val="00576CC0"/>
    <w:rsid w:val="00576CF1"/>
    <w:rsid w:val="00577394"/>
    <w:rsid w:val="0057748C"/>
    <w:rsid w:val="005777F7"/>
    <w:rsid w:val="00577945"/>
    <w:rsid w:val="00577A08"/>
    <w:rsid w:val="00577A3A"/>
    <w:rsid w:val="00577A86"/>
    <w:rsid w:val="00577B31"/>
    <w:rsid w:val="00577DE4"/>
    <w:rsid w:val="0058029E"/>
    <w:rsid w:val="00580862"/>
    <w:rsid w:val="005808A1"/>
    <w:rsid w:val="005808AA"/>
    <w:rsid w:val="005809A6"/>
    <w:rsid w:val="00580C89"/>
    <w:rsid w:val="00581485"/>
    <w:rsid w:val="005814E8"/>
    <w:rsid w:val="00581F6C"/>
    <w:rsid w:val="00582310"/>
    <w:rsid w:val="005827FC"/>
    <w:rsid w:val="0058286C"/>
    <w:rsid w:val="00583717"/>
    <w:rsid w:val="005839FA"/>
    <w:rsid w:val="00583D1E"/>
    <w:rsid w:val="00583E33"/>
    <w:rsid w:val="0058404B"/>
    <w:rsid w:val="00584173"/>
    <w:rsid w:val="005843C7"/>
    <w:rsid w:val="005843F6"/>
    <w:rsid w:val="005844AF"/>
    <w:rsid w:val="005845E0"/>
    <w:rsid w:val="00584A5C"/>
    <w:rsid w:val="00584D26"/>
    <w:rsid w:val="00584D67"/>
    <w:rsid w:val="005852ED"/>
    <w:rsid w:val="00585404"/>
    <w:rsid w:val="005854D6"/>
    <w:rsid w:val="00585B17"/>
    <w:rsid w:val="00585CCD"/>
    <w:rsid w:val="00586244"/>
    <w:rsid w:val="00586468"/>
    <w:rsid w:val="00586700"/>
    <w:rsid w:val="0058682C"/>
    <w:rsid w:val="00586936"/>
    <w:rsid w:val="00586F5C"/>
    <w:rsid w:val="00587672"/>
    <w:rsid w:val="00587921"/>
    <w:rsid w:val="00587A9B"/>
    <w:rsid w:val="00587F2D"/>
    <w:rsid w:val="005902AC"/>
    <w:rsid w:val="00590A64"/>
    <w:rsid w:val="00590E7A"/>
    <w:rsid w:val="00591337"/>
    <w:rsid w:val="00591385"/>
    <w:rsid w:val="00591722"/>
    <w:rsid w:val="00591A12"/>
    <w:rsid w:val="00591C3A"/>
    <w:rsid w:val="00591F5E"/>
    <w:rsid w:val="00591FDE"/>
    <w:rsid w:val="00592384"/>
    <w:rsid w:val="005924C2"/>
    <w:rsid w:val="00592C20"/>
    <w:rsid w:val="00592C47"/>
    <w:rsid w:val="00592DE9"/>
    <w:rsid w:val="00592FD3"/>
    <w:rsid w:val="00593273"/>
    <w:rsid w:val="00593A27"/>
    <w:rsid w:val="00593B79"/>
    <w:rsid w:val="00593BAA"/>
    <w:rsid w:val="00593E41"/>
    <w:rsid w:val="005942CA"/>
    <w:rsid w:val="00594521"/>
    <w:rsid w:val="00594839"/>
    <w:rsid w:val="00594D61"/>
    <w:rsid w:val="00594E9E"/>
    <w:rsid w:val="0059552C"/>
    <w:rsid w:val="005955BA"/>
    <w:rsid w:val="00595959"/>
    <w:rsid w:val="00595DC1"/>
    <w:rsid w:val="00596397"/>
    <w:rsid w:val="0059680D"/>
    <w:rsid w:val="00596BE4"/>
    <w:rsid w:val="00596C05"/>
    <w:rsid w:val="00597002"/>
    <w:rsid w:val="005970BD"/>
    <w:rsid w:val="00597467"/>
    <w:rsid w:val="00597979"/>
    <w:rsid w:val="00597DF7"/>
    <w:rsid w:val="00597E37"/>
    <w:rsid w:val="00597F03"/>
    <w:rsid w:val="005A017A"/>
    <w:rsid w:val="005A01BA"/>
    <w:rsid w:val="005A02B2"/>
    <w:rsid w:val="005A069B"/>
    <w:rsid w:val="005A0827"/>
    <w:rsid w:val="005A08A5"/>
    <w:rsid w:val="005A09E0"/>
    <w:rsid w:val="005A1234"/>
    <w:rsid w:val="005A17EF"/>
    <w:rsid w:val="005A1EED"/>
    <w:rsid w:val="005A1FEC"/>
    <w:rsid w:val="005A21A2"/>
    <w:rsid w:val="005A2B4C"/>
    <w:rsid w:val="005A2C38"/>
    <w:rsid w:val="005A3281"/>
    <w:rsid w:val="005A343A"/>
    <w:rsid w:val="005A3846"/>
    <w:rsid w:val="005A3BA9"/>
    <w:rsid w:val="005A3D41"/>
    <w:rsid w:val="005A3F50"/>
    <w:rsid w:val="005A3FDC"/>
    <w:rsid w:val="005A44A6"/>
    <w:rsid w:val="005A4894"/>
    <w:rsid w:val="005A5336"/>
    <w:rsid w:val="005A5572"/>
    <w:rsid w:val="005A5D50"/>
    <w:rsid w:val="005A6114"/>
    <w:rsid w:val="005A64C8"/>
    <w:rsid w:val="005A67D3"/>
    <w:rsid w:val="005A6926"/>
    <w:rsid w:val="005A6FC4"/>
    <w:rsid w:val="005A70A6"/>
    <w:rsid w:val="005A718D"/>
    <w:rsid w:val="005A7216"/>
    <w:rsid w:val="005A76F8"/>
    <w:rsid w:val="005A7761"/>
    <w:rsid w:val="005B010B"/>
    <w:rsid w:val="005B0283"/>
    <w:rsid w:val="005B03B1"/>
    <w:rsid w:val="005B0F79"/>
    <w:rsid w:val="005B1484"/>
    <w:rsid w:val="005B15D4"/>
    <w:rsid w:val="005B17D8"/>
    <w:rsid w:val="005B1A96"/>
    <w:rsid w:val="005B1E0D"/>
    <w:rsid w:val="005B20B1"/>
    <w:rsid w:val="005B237D"/>
    <w:rsid w:val="005B26A9"/>
    <w:rsid w:val="005B2B80"/>
    <w:rsid w:val="005B35BE"/>
    <w:rsid w:val="005B37F8"/>
    <w:rsid w:val="005B38CE"/>
    <w:rsid w:val="005B3918"/>
    <w:rsid w:val="005B40C3"/>
    <w:rsid w:val="005B41B2"/>
    <w:rsid w:val="005B462C"/>
    <w:rsid w:val="005B4815"/>
    <w:rsid w:val="005B4A36"/>
    <w:rsid w:val="005B4E3E"/>
    <w:rsid w:val="005B4E43"/>
    <w:rsid w:val="005B5169"/>
    <w:rsid w:val="005B5537"/>
    <w:rsid w:val="005B5D1A"/>
    <w:rsid w:val="005B6097"/>
    <w:rsid w:val="005B629B"/>
    <w:rsid w:val="005B63B4"/>
    <w:rsid w:val="005B6609"/>
    <w:rsid w:val="005B68EC"/>
    <w:rsid w:val="005B6A08"/>
    <w:rsid w:val="005B6A46"/>
    <w:rsid w:val="005B7129"/>
    <w:rsid w:val="005B733F"/>
    <w:rsid w:val="005B7B95"/>
    <w:rsid w:val="005C0130"/>
    <w:rsid w:val="005C121B"/>
    <w:rsid w:val="005C134F"/>
    <w:rsid w:val="005C154A"/>
    <w:rsid w:val="005C1654"/>
    <w:rsid w:val="005C1669"/>
    <w:rsid w:val="005C1746"/>
    <w:rsid w:val="005C178B"/>
    <w:rsid w:val="005C1ED6"/>
    <w:rsid w:val="005C2222"/>
    <w:rsid w:val="005C278F"/>
    <w:rsid w:val="005C301C"/>
    <w:rsid w:val="005C32E6"/>
    <w:rsid w:val="005C33AA"/>
    <w:rsid w:val="005C3619"/>
    <w:rsid w:val="005C3815"/>
    <w:rsid w:val="005C3C0F"/>
    <w:rsid w:val="005C3C4A"/>
    <w:rsid w:val="005C458C"/>
    <w:rsid w:val="005C4620"/>
    <w:rsid w:val="005C46EC"/>
    <w:rsid w:val="005C4E9C"/>
    <w:rsid w:val="005C5256"/>
    <w:rsid w:val="005C5382"/>
    <w:rsid w:val="005C53ED"/>
    <w:rsid w:val="005C5889"/>
    <w:rsid w:val="005C5CE2"/>
    <w:rsid w:val="005C6168"/>
    <w:rsid w:val="005C6560"/>
    <w:rsid w:val="005C68FC"/>
    <w:rsid w:val="005C6956"/>
    <w:rsid w:val="005C6EAE"/>
    <w:rsid w:val="005C6EE3"/>
    <w:rsid w:val="005C7291"/>
    <w:rsid w:val="005C73B2"/>
    <w:rsid w:val="005C780A"/>
    <w:rsid w:val="005C793D"/>
    <w:rsid w:val="005C7B09"/>
    <w:rsid w:val="005C7D50"/>
    <w:rsid w:val="005D0269"/>
    <w:rsid w:val="005D0529"/>
    <w:rsid w:val="005D056F"/>
    <w:rsid w:val="005D09EA"/>
    <w:rsid w:val="005D0AA7"/>
    <w:rsid w:val="005D0F3F"/>
    <w:rsid w:val="005D0FF2"/>
    <w:rsid w:val="005D1284"/>
    <w:rsid w:val="005D1624"/>
    <w:rsid w:val="005D1EF9"/>
    <w:rsid w:val="005D1FA4"/>
    <w:rsid w:val="005D2073"/>
    <w:rsid w:val="005D20C2"/>
    <w:rsid w:val="005D29D0"/>
    <w:rsid w:val="005D2BDB"/>
    <w:rsid w:val="005D30EA"/>
    <w:rsid w:val="005D32DE"/>
    <w:rsid w:val="005D36C4"/>
    <w:rsid w:val="005D37F3"/>
    <w:rsid w:val="005D37FC"/>
    <w:rsid w:val="005D3B9E"/>
    <w:rsid w:val="005D3BEA"/>
    <w:rsid w:val="005D3C5C"/>
    <w:rsid w:val="005D3DCD"/>
    <w:rsid w:val="005D3EAA"/>
    <w:rsid w:val="005D422E"/>
    <w:rsid w:val="005D42AB"/>
    <w:rsid w:val="005D44CD"/>
    <w:rsid w:val="005D46E3"/>
    <w:rsid w:val="005D4920"/>
    <w:rsid w:val="005D4DA4"/>
    <w:rsid w:val="005D5E4D"/>
    <w:rsid w:val="005D6061"/>
    <w:rsid w:val="005D64EF"/>
    <w:rsid w:val="005D65E7"/>
    <w:rsid w:val="005D6707"/>
    <w:rsid w:val="005D67EF"/>
    <w:rsid w:val="005D6875"/>
    <w:rsid w:val="005D6AE4"/>
    <w:rsid w:val="005D6C09"/>
    <w:rsid w:val="005D6C46"/>
    <w:rsid w:val="005D75EB"/>
    <w:rsid w:val="005D785B"/>
    <w:rsid w:val="005D79A3"/>
    <w:rsid w:val="005E033B"/>
    <w:rsid w:val="005E0352"/>
    <w:rsid w:val="005E03FA"/>
    <w:rsid w:val="005E061B"/>
    <w:rsid w:val="005E0B9B"/>
    <w:rsid w:val="005E0F77"/>
    <w:rsid w:val="005E13C5"/>
    <w:rsid w:val="005E14F1"/>
    <w:rsid w:val="005E181C"/>
    <w:rsid w:val="005E1C72"/>
    <w:rsid w:val="005E1CF8"/>
    <w:rsid w:val="005E1FE1"/>
    <w:rsid w:val="005E2229"/>
    <w:rsid w:val="005E2826"/>
    <w:rsid w:val="005E2B88"/>
    <w:rsid w:val="005E2D03"/>
    <w:rsid w:val="005E3406"/>
    <w:rsid w:val="005E34A5"/>
    <w:rsid w:val="005E35F5"/>
    <w:rsid w:val="005E387A"/>
    <w:rsid w:val="005E3997"/>
    <w:rsid w:val="005E4065"/>
    <w:rsid w:val="005E577C"/>
    <w:rsid w:val="005E5B11"/>
    <w:rsid w:val="005E5DFF"/>
    <w:rsid w:val="005E5FB2"/>
    <w:rsid w:val="005E5FF1"/>
    <w:rsid w:val="005E6068"/>
    <w:rsid w:val="005E644C"/>
    <w:rsid w:val="005E668D"/>
    <w:rsid w:val="005E69EA"/>
    <w:rsid w:val="005E76D0"/>
    <w:rsid w:val="005E77D1"/>
    <w:rsid w:val="005E79D2"/>
    <w:rsid w:val="005F036C"/>
    <w:rsid w:val="005F0D3A"/>
    <w:rsid w:val="005F170E"/>
    <w:rsid w:val="005F1861"/>
    <w:rsid w:val="005F1A40"/>
    <w:rsid w:val="005F22AB"/>
    <w:rsid w:val="005F23C7"/>
    <w:rsid w:val="005F263F"/>
    <w:rsid w:val="005F29F9"/>
    <w:rsid w:val="005F318A"/>
    <w:rsid w:val="005F32AB"/>
    <w:rsid w:val="005F3638"/>
    <w:rsid w:val="005F374D"/>
    <w:rsid w:val="005F386F"/>
    <w:rsid w:val="005F3E9F"/>
    <w:rsid w:val="005F4035"/>
    <w:rsid w:val="005F4040"/>
    <w:rsid w:val="005F4559"/>
    <w:rsid w:val="005F4694"/>
    <w:rsid w:val="005F4832"/>
    <w:rsid w:val="005F5155"/>
    <w:rsid w:val="005F52B0"/>
    <w:rsid w:val="005F54F2"/>
    <w:rsid w:val="005F55C1"/>
    <w:rsid w:val="005F5C13"/>
    <w:rsid w:val="005F5C9F"/>
    <w:rsid w:val="005F6263"/>
    <w:rsid w:val="005F6321"/>
    <w:rsid w:val="005F64E8"/>
    <w:rsid w:val="005F6997"/>
    <w:rsid w:val="005F6ABF"/>
    <w:rsid w:val="005F6B2B"/>
    <w:rsid w:val="005F7250"/>
    <w:rsid w:val="005F7366"/>
    <w:rsid w:val="005F79C4"/>
    <w:rsid w:val="005F79E0"/>
    <w:rsid w:val="006004D2"/>
    <w:rsid w:val="00600543"/>
    <w:rsid w:val="006005F4"/>
    <w:rsid w:val="00600672"/>
    <w:rsid w:val="00600AEC"/>
    <w:rsid w:val="00600C66"/>
    <w:rsid w:val="00600E76"/>
    <w:rsid w:val="0060102A"/>
    <w:rsid w:val="0060107D"/>
    <w:rsid w:val="006010C7"/>
    <w:rsid w:val="006014A8"/>
    <w:rsid w:val="00601931"/>
    <w:rsid w:val="00601B90"/>
    <w:rsid w:val="00601C87"/>
    <w:rsid w:val="0060267F"/>
    <w:rsid w:val="006028B6"/>
    <w:rsid w:val="0060298D"/>
    <w:rsid w:val="0060321C"/>
    <w:rsid w:val="006038EE"/>
    <w:rsid w:val="006039FE"/>
    <w:rsid w:val="00603B63"/>
    <w:rsid w:val="00603E89"/>
    <w:rsid w:val="006047EF"/>
    <w:rsid w:val="0060480D"/>
    <w:rsid w:val="006049B5"/>
    <w:rsid w:val="00605366"/>
    <w:rsid w:val="006056C2"/>
    <w:rsid w:val="006058FA"/>
    <w:rsid w:val="006059CC"/>
    <w:rsid w:val="00605D42"/>
    <w:rsid w:val="00605ECA"/>
    <w:rsid w:val="00606317"/>
    <w:rsid w:val="006063E6"/>
    <w:rsid w:val="00606569"/>
    <w:rsid w:val="0060693A"/>
    <w:rsid w:val="00606B71"/>
    <w:rsid w:val="00606E63"/>
    <w:rsid w:val="006071CE"/>
    <w:rsid w:val="006073B4"/>
    <w:rsid w:val="00607780"/>
    <w:rsid w:val="006079DC"/>
    <w:rsid w:val="00607A80"/>
    <w:rsid w:val="00607F61"/>
    <w:rsid w:val="006104F8"/>
    <w:rsid w:val="006119C4"/>
    <w:rsid w:val="00611CF7"/>
    <w:rsid w:val="00612351"/>
    <w:rsid w:val="006124F1"/>
    <w:rsid w:val="00612A01"/>
    <w:rsid w:val="006133F2"/>
    <w:rsid w:val="006137A7"/>
    <w:rsid w:val="0061395E"/>
    <w:rsid w:val="00613968"/>
    <w:rsid w:val="00613ACE"/>
    <w:rsid w:val="00613BEB"/>
    <w:rsid w:val="00613FBB"/>
    <w:rsid w:val="0061573B"/>
    <w:rsid w:val="00615F65"/>
    <w:rsid w:val="00616120"/>
    <w:rsid w:val="00616194"/>
    <w:rsid w:val="006165CD"/>
    <w:rsid w:val="00616899"/>
    <w:rsid w:val="0061697B"/>
    <w:rsid w:val="00616ACD"/>
    <w:rsid w:val="00616BAF"/>
    <w:rsid w:val="00616D17"/>
    <w:rsid w:val="00616D6D"/>
    <w:rsid w:val="0061728D"/>
    <w:rsid w:val="006176B1"/>
    <w:rsid w:val="00617780"/>
    <w:rsid w:val="0061781E"/>
    <w:rsid w:val="00617C60"/>
    <w:rsid w:val="00617EFB"/>
    <w:rsid w:val="0062025F"/>
    <w:rsid w:val="006202CD"/>
    <w:rsid w:val="00620341"/>
    <w:rsid w:val="0062036E"/>
    <w:rsid w:val="00620959"/>
    <w:rsid w:val="00620C77"/>
    <w:rsid w:val="00621041"/>
    <w:rsid w:val="00621518"/>
    <w:rsid w:val="006215B3"/>
    <w:rsid w:val="006215E6"/>
    <w:rsid w:val="006216C8"/>
    <w:rsid w:val="00621912"/>
    <w:rsid w:val="00621971"/>
    <w:rsid w:val="00621B8C"/>
    <w:rsid w:val="00621EA2"/>
    <w:rsid w:val="006220CB"/>
    <w:rsid w:val="006221D4"/>
    <w:rsid w:val="006221FE"/>
    <w:rsid w:val="00622214"/>
    <w:rsid w:val="00622267"/>
    <w:rsid w:val="00622334"/>
    <w:rsid w:val="006223BE"/>
    <w:rsid w:val="0062257D"/>
    <w:rsid w:val="0062258D"/>
    <w:rsid w:val="00622B81"/>
    <w:rsid w:val="00622C7E"/>
    <w:rsid w:val="00622F03"/>
    <w:rsid w:val="00623A93"/>
    <w:rsid w:val="00623AB5"/>
    <w:rsid w:val="00623B2D"/>
    <w:rsid w:val="00623D77"/>
    <w:rsid w:val="00623F2A"/>
    <w:rsid w:val="006240DC"/>
    <w:rsid w:val="0062418D"/>
    <w:rsid w:val="006245EA"/>
    <w:rsid w:val="0062484B"/>
    <w:rsid w:val="00624A60"/>
    <w:rsid w:val="00624E06"/>
    <w:rsid w:val="006250D7"/>
    <w:rsid w:val="00625206"/>
    <w:rsid w:val="00625690"/>
    <w:rsid w:val="0062578B"/>
    <w:rsid w:val="00625A70"/>
    <w:rsid w:val="006260FE"/>
    <w:rsid w:val="0062614E"/>
    <w:rsid w:val="00626497"/>
    <w:rsid w:val="00626784"/>
    <w:rsid w:val="00626BDC"/>
    <w:rsid w:val="00626C25"/>
    <w:rsid w:val="006277F3"/>
    <w:rsid w:val="00627A82"/>
    <w:rsid w:val="00627D87"/>
    <w:rsid w:val="006300F5"/>
    <w:rsid w:val="0063017B"/>
    <w:rsid w:val="00630355"/>
    <w:rsid w:val="00630584"/>
    <w:rsid w:val="006307B6"/>
    <w:rsid w:val="00630F90"/>
    <w:rsid w:val="00631CAE"/>
    <w:rsid w:val="00631E08"/>
    <w:rsid w:val="006321E8"/>
    <w:rsid w:val="00632516"/>
    <w:rsid w:val="00632B13"/>
    <w:rsid w:val="00632C6B"/>
    <w:rsid w:val="006332C1"/>
    <w:rsid w:val="006333B1"/>
    <w:rsid w:val="006338CB"/>
    <w:rsid w:val="00633A21"/>
    <w:rsid w:val="00633BCB"/>
    <w:rsid w:val="00633D16"/>
    <w:rsid w:val="00633DC6"/>
    <w:rsid w:val="00634082"/>
    <w:rsid w:val="0063420F"/>
    <w:rsid w:val="006344FF"/>
    <w:rsid w:val="006345F8"/>
    <w:rsid w:val="0063490F"/>
    <w:rsid w:val="00634FE6"/>
    <w:rsid w:val="006350BB"/>
    <w:rsid w:val="00635548"/>
    <w:rsid w:val="006355BB"/>
    <w:rsid w:val="006355F5"/>
    <w:rsid w:val="00635670"/>
    <w:rsid w:val="00635742"/>
    <w:rsid w:val="0063584E"/>
    <w:rsid w:val="00635BBE"/>
    <w:rsid w:val="00635C0F"/>
    <w:rsid w:val="00635D46"/>
    <w:rsid w:val="0063603F"/>
    <w:rsid w:val="0063610E"/>
    <w:rsid w:val="0063648C"/>
    <w:rsid w:val="006365CB"/>
    <w:rsid w:val="00636663"/>
    <w:rsid w:val="006369EC"/>
    <w:rsid w:val="00636A9B"/>
    <w:rsid w:val="00636CF9"/>
    <w:rsid w:val="00636D51"/>
    <w:rsid w:val="00636DE6"/>
    <w:rsid w:val="00636E5E"/>
    <w:rsid w:val="0063706D"/>
    <w:rsid w:val="00637088"/>
    <w:rsid w:val="00637124"/>
    <w:rsid w:val="00637270"/>
    <w:rsid w:val="00637357"/>
    <w:rsid w:val="0063744A"/>
    <w:rsid w:val="00637700"/>
    <w:rsid w:val="00637824"/>
    <w:rsid w:val="00637952"/>
    <w:rsid w:val="00640B8B"/>
    <w:rsid w:val="00640CD5"/>
    <w:rsid w:val="00641050"/>
    <w:rsid w:val="006411D1"/>
    <w:rsid w:val="006419C2"/>
    <w:rsid w:val="00642079"/>
    <w:rsid w:val="0064252B"/>
    <w:rsid w:val="006425E9"/>
    <w:rsid w:val="00642889"/>
    <w:rsid w:val="00642971"/>
    <w:rsid w:val="00642A05"/>
    <w:rsid w:val="00642FF2"/>
    <w:rsid w:val="006433A9"/>
    <w:rsid w:val="00643484"/>
    <w:rsid w:val="00643532"/>
    <w:rsid w:val="00643759"/>
    <w:rsid w:val="006438E8"/>
    <w:rsid w:val="00643924"/>
    <w:rsid w:val="00643991"/>
    <w:rsid w:val="00643ED0"/>
    <w:rsid w:val="00643F02"/>
    <w:rsid w:val="00644569"/>
    <w:rsid w:val="0064486B"/>
    <w:rsid w:val="006452B9"/>
    <w:rsid w:val="0064539C"/>
    <w:rsid w:val="00645623"/>
    <w:rsid w:val="0064570F"/>
    <w:rsid w:val="0064573C"/>
    <w:rsid w:val="00645799"/>
    <w:rsid w:val="00645DCE"/>
    <w:rsid w:val="00645E0A"/>
    <w:rsid w:val="00645F8F"/>
    <w:rsid w:val="00645FAB"/>
    <w:rsid w:val="00645FFA"/>
    <w:rsid w:val="00646187"/>
    <w:rsid w:val="00646A3F"/>
    <w:rsid w:val="00646CD2"/>
    <w:rsid w:val="0064700B"/>
    <w:rsid w:val="006471B1"/>
    <w:rsid w:val="0064731C"/>
    <w:rsid w:val="00647C54"/>
    <w:rsid w:val="00647EF7"/>
    <w:rsid w:val="006502A6"/>
    <w:rsid w:val="00650362"/>
    <w:rsid w:val="00650467"/>
    <w:rsid w:val="00650514"/>
    <w:rsid w:val="006509EA"/>
    <w:rsid w:val="00650F58"/>
    <w:rsid w:val="006513DF"/>
    <w:rsid w:val="00651513"/>
    <w:rsid w:val="00651514"/>
    <w:rsid w:val="00651A7B"/>
    <w:rsid w:val="00651DF0"/>
    <w:rsid w:val="0065256C"/>
    <w:rsid w:val="00652B89"/>
    <w:rsid w:val="00652F9A"/>
    <w:rsid w:val="0065319A"/>
    <w:rsid w:val="006532EC"/>
    <w:rsid w:val="0065370D"/>
    <w:rsid w:val="00653AD7"/>
    <w:rsid w:val="00653DF2"/>
    <w:rsid w:val="00653F2A"/>
    <w:rsid w:val="006540F8"/>
    <w:rsid w:val="00654204"/>
    <w:rsid w:val="006544E7"/>
    <w:rsid w:val="006544EB"/>
    <w:rsid w:val="00654C37"/>
    <w:rsid w:val="00654DAE"/>
    <w:rsid w:val="006553A7"/>
    <w:rsid w:val="006556F4"/>
    <w:rsid w:val="006556FC"/>
    <w:rsid w:val="00655785"/>
    <w:rsid w:val="00655892"/>
    <w:rsid w:val="00655BA2"/>
    <w:rsid w:val="006560CC"/>
    <w:rsid w:val="006561F0"/>
    <w:rsid w:val="0065627D"/>
    <w:rsid w:val="006568B9"/>
    <w:rsid w:val="00656E89"/>
    <w:rsid w:val="00657650"/>
    <w:rsid w:val="0065771A"/>
    <w:rsid w:val="00657721"/>
    <w:rsid w:val="0065777D"/>
    <w:rsid w:val="00657B62"/>
    <w:rsid w:val="00657B9C"/>
    <w:rsid w:val="00657F46"/>
    <w:rsid w:val="006601BD"/>
    <w:rsid w:val="0066025C"/>
    <w:rsid w:val="006602B9"/>
    <w:rsid w:val="006607F4"/>
    <w:rsid w:val="00660AE5"/>
    <w:rsid w:val="00660EF1"/>
    <w:rsid w:val="0066184C"/>
    <w:rsid w:val="00661942"/>
    <w:rsid w:val="0066194A"/>
    <w:rsid w:val="00661A37"/>
    <w:rsid w:val="00661D09"/>
    <w:rsid w:val="00661E54"/>
    <w:rsid w:val="0066212E"/>
    <w:rsid w:val="00662329"/>
    <w:rsid w:val="006628E7"/>
    <w:rsid w:val="00662D40"/>
    <w:rsid w:val="00662E90"/>
    <w:rsid w:val="00663088"/>
    <w:rsid w:val="0066323B"/>
    <w:rsid w:val="0066341B"/>
    <w:rsid w:val="0066358E"/>
    <w:rsid w:val="0066388B"/>
    <w:rsid w:val="00663D46"/>
    <w:rsid w:val="00664473"/>
    <w:rsid w:val="00664557"/>
    <w:rsid w:val="00664725"/>
    <w:rsid w:val="006649C3"/>
    <w:rsid w:val="00664A9B"/>
    <w:rsid w:val="00664AEE"/>
    <w:rsid w:val="00664E2E"/>
    <w:rsid w:val="006650A4"/>
    <w:rsid w:val="0066547B"/>
    <w:rsid w:val="00665A9D"/>
    <w:rsid w:val="00665ABE"/>
    <w:rsid w:val="00665C43"/>
    <w:rsid w:val="00666B82"/>
    <w:rsid w:val="00666C98"/>
    <w:rsid w:val="00666E93"/>
    <w:rsid w:val="0066709C"/>
    <w:rsid w:val="006671BF"/>
    <w:rsid w:val="0066734D"/>
    <w:rsid w:val="006677A2"/>
    <w:rsid w:val="00667883"/>
    <w:rsid w:val="00667950"/>
    <w:rsid w:val="00667C8A"/>
    <w:rsid w:val="0067010F"/>
    <w:rsid w:val="006702D6"/>
    <w:rsid w:val="0067032B"/>
    <w:rsid w:val="0067089B"/>
    <w:rsid w:val="00670BF4"/>
    <w:rsid w:val="00670C73"/>
    <w:rsid w:val="00670CEC"/>
    <w:rsid w:val="00670E36"/>
    <w:rsid w:val="0067119A"/>
    <w:rsid w:val="006711E1"/>
    <w:rsid w:val="006712C2"/>
    <w:rsid w:val="0067150F"/>
    <w:rsid w:val="00671D6A"/>
    <w:rsid w:val="00671F9C"/>
    <w:rsid w:val="00672107"/>
    <w:rsid w:val="006722E8"/>
    <w:rsid w:val="0067251E"/>
    <w:rsid w:val="006725B0"/>
    <w:rsid w:val="00672E6E"/>
    <w:rsid w:val="00672EA4"/>
    <w:rsid w:val="006735CE"/>
    <w:rsid w:val="006736AF"/>
    <w:rsid w:val="00673707"/>
    <w:rsid w:val="00673984"/>
    <w:rsid w:val="00674009"/>
    <w:rsid w:val="0067423D"/>
    <w:rsid w:val="00674767"/>
    <w:rsid w:val="00674982"/>
    <w:rsid w:val="00674B9C"/>
    <w:rsid w:val="006754D8"/>
    <w:rsid w:val="006758F2"/>
    <w:rsid w:val="0067598D"/>
    <w:rsid w:val="00675BED"/>
    <w:rsid w:val="00676365"/>
    <w:rsid w:val="00676472"/>
    <w:rsid w:val="006765ED"/>
    <w:rsid w:val="0067673F"/>
    <w:rsid w:val="0067684C"/>
    <w:rsid w:val="00676890"/>
    <w:rsid w:val="00676D69"/>
    <w:rsid w:val="00677224"/>
    <w:rsid w:val="006772AC"/>
    <w:rsid w:val="006777B2"/>
    <w:rsid w:val="00677AF9"/>
    <w:rsid w:val="0068023C"/>
    <w:rsid w:val="006802B7"/>
    <w:rsid w:val="006806F9"/>
    <w:rsid w:val="0068092A"/>
    <w:rsid w:val="00680E34"/>
    <w:rsid w:val="006815AB"/>
    <w:rsid w:val="006816FD"/>
    <w:rsid w:val="006817C8"/>
    <w:rsid w:val="00681ABB"/>
    <w:rsid w:val="00681C7E"/>
    <w:rsid w:val="00681FA2"/>
    <w:rsid w:val="00682155"/>
    <w:rsid w:val="006822EE"/>
    <w:rsid w:val="00682409"/>
    <w:rsid w:val="006826EF"/>
    <w:rsid w:val="00682942"/>
    <w:rsid w:val="00683430"/>
    <w:rsid w:val="00683485"/>
    <w:rsid w:val="006836B9"/>
    <w:rsid w:val="0068372B"/>
    <w:rsid w:val="00683A16"/>
    <w:rsid w:val="00683DB2"/>
    <w:rsid w:val="00683E07"/>
    <w:rsid w:val="0068420B"/>
    <w:rsid w:val="00684818"/>
    <w:rsid w:val="0068495C"/>
    <w:rsid w:val="00685117"/>
    <w:rsid w:val="006855E1"/>
    <w:rsid w:val="006857A5"/>
    <w:rsid w:val="006857F8"/>
    <w:rsid w:val="00685995"/>
    <w:rsid w:val="006859D9"/>
    <w:rsid w:val="00685AC9"/>
    <w:rsid w:val="00685C90"/>
    <w:rsid w:val="00685F45"/>
    <w:rsid w:val="00686453"/>
    <w:rsid w:val="006868C8"/>
    <w:rsid w:val="00686A75"/>
    <w:rsid w:val="00686CCD"/>
    <w:rsid w:val="00686DBD"/>
    <w:rsid w:val="00686F11"/>
    <w:rsid w:val="00687114"/>
    <w:rsid w:val="006875BC"/>
    <w:rsid w:val="00687BE4"/>
    <w:rsid w:val="00687C33"/>
    <w:rsid w:val="00687DA7"/>
    <w:rsid w:val="00687DE3"/>
    <w:rsid w:val="00687E1C"/>
    <w:rsid w:val="0069029E"/>
    <w:rsid w:val="006902D3"/>
    <w:rsid w:val="00690309"/>
    <w:rsid w:val="00690386"/>
    <w:rsid w:val="00690870"/>
    <w:rsid w:val="0069097D"/>
    <w:rsid w:val="0069100D"/>
    <w:rsid w:val="0069170E"/>
    <w:rsid w:val="006917F5"/>
    <w:rsid w:val="006918D5"/>
    <w:rsid w:val="00691B5B"/>
    <w:rsid w:val="00691E8C"/>
    <w:rsid w:val="00692426"/>
    <w:rsid w:val="0069267D"/>
    <w:rsid w:val="006926DE"/>
    <w:rsid w:val="00692A1E"/>
    <w:rsid w:val="00692BB1"/>
    <w:rsid w:val="00692F09"/>
    <w:rsid w:val="00693164"/>
    <w:rsid w:val="0069362F"/>
    <w:rsid w:val="006938F1"/>
    <w:rsid w:val="00693F7B"/>
    <w:rsid w:val="00694004"/>
    <w:rsid w:val="00694268"/>
    <w:rsid w:val="00694782"/>
    <w:rsid w:val="00694F7C"/>
    <w:rsid w:val="00695761"/>
    <w:rsid w:val="00695B01"/>
    <w:rsid w:val="00695BDF"/>
    <w:rsid w:val="0069622E"/>
    <w:rsid w:val="00696525"/>
    <w:rsid w:val="006965BD"/>
    <w:rsid w:val="00696C0B"/>
    <w:rsid w:val="00696DA8"/>
    <w:rsid w:val="00697182"/>
    <w:rsid w:val="00697206"/>
    <w:rsid w:val="00697668"/>
    <w:rsid w:val="00697D98"/>
    <w:rsid w:val="00697F48"/>
    <w:rsid w:val="00697F7B"/>
    <w:rsid w:val="00697FD0"/>
    <w:rsid w:val="006A042F"/>
    <w:rsid w:val="006A0CFF"/>
    <w:rsid w:val="006A102C"/>
    <w:rsid w:val="006A113B"/>
    <w:rsid w:val="006A1150"/>
    <w:rsid w:val="006A1606"/>
    <w:rsid w:val="006A2118"/>
    <w:rsid w:val="006A27E9"/>
    <w:rsid w:val="006A28F5"/>
    <w:rsid w:val="006A2E0C"/>
    <w:rsid w:val="006A31D1"/>
    <w:rsid w:val="006A3319"/>
    <w:rsid w:val="006A39E2"/>
    <w:rsid w:val="006A406E"/>
    <w:rsid w:val="006A4265"/>
    <w:rsid w:val="006A4638"/>
    <w:rsid w:val="006A4B7D"/>
    <w:rsid w:val="006A4F26"/>
    <w:rsid w:val="006A4F59"/>
    <w:rsid w:val="006A5402"/>
    <w:rsid w:val="006A592B"/>
    <w:rsid w:val="006A5A92"/>
    <w:rsid w:val="006A5AA2"/>
    <w:rsid w:val="006A5C48"/>
    <w:rsid w:val="006A5F6E"/>
    <w:rsid w:val="006A62B4"/>
    <w:rsid w:val="006A636C"/>
    <w:rsid w:val="006A63D6"/>
    <w:rsid w:val="006A63D8"/>
    <w:rsid w:val="006A6A7C"/>
    <w:rsid w:val="006A6F1D"/>
    <w:rsid w:val="006A6FBE"/>
    <w:rsid w:val="006A7290"/>
    <w:rsid w:val="006A7966"/>
    <w:rsid w:val="006A7C63"/>
    <w:rsid w:val="006A7F18"/>
    <w:rsid w:val="006A7FAD"/>
    <w:rsid w:val="006B0271"/>
    <w:rsid w:val="006B0674"/>
    <w:rsid w:val="006B0987"/>
    <w:rsid w:val="006B108D"/>
    <w:rsid w:val="006B17E0"/>
    <w:rsid w:val="006B1B74"/>
    <w:rsid w:val="006B1B7A"/>
    <w:rsid w:val="006B1C91"/>
    <w:rsid w:val="006B1D2D"/>
    <w:rsid w:val="006B20AD"/>
    <w:rsid w:val="006B247A"/>
    <w:rsid w:val="006B24C0"/>
    <w:rsid w:val="006B25D2"/>
    <w:rsid w:val="006B27CF"/>
    <w:rsid w:val="006B28DF"/>
    <w:rsid w:val="006B298D"/>
    <w:rsid w:val="006B3345"/>
    <w:rsid w:val="006B35F7"/>
    <w:rsid w:val="006B36B5"/>
    <w:rsid w:val="006B36EB"/>
    <w:rsid w:val="006B36FF"/>
    <w:rsid w:val="006B3913"/>
    <w:rsid w:val="006B3B73"/>
    <w:rsid w:val="006B3C5C"/>
    <w:rsid w:val="006B3F1D"/>
    <w:rsid w:val="006B4064"/>
    <w:rsid w:val="006B4BDB"/>
    <w:rsid w:val="006B5119"/>
    <w:rsid w:val="006B5930"/>
    <w:rsid w:val="006B5BD0"/>
    <w:rsid w:val="006B5BD5"/>
    <w:rsid w:val="006B6398"/>
    <w:rsid w:val="006B64BC"/>
    <w:rsid w:val="006B655D"/>
    <w:rsid w:val="006B66F8"/>
    <w:rsid w:val="006B6C6E"/>
    <w:rsid w:val="006B6CAF"/>
    <w:rsid w:val="006B6E2C"/>
    <w:rsid w:val="006B6F28"/>
    <w:rsid w:val="006B6FFD"/>
    <w:rsid w:val="006B7031"/>
    <w:rsid w:val="006B721C"/>
    <w:rsid w:val="006C0914"/>
    <w:rsid w:val="006C09BA"/>
    <w:rsid w:val="006C0CD5"/>
    <w:rsid w:val="006C0DBF"/>
    <w:rsid w:val="006C0DFC"/>
    <w:rsid w:val="006C10DD"/>
    <w:rsid w:val="006C1282"/>
    <w:rsid w:val="006C1403"/>
    <w:rsid w:val="006C18FF"/>
    <w:rsid w:val="006C1917"/>
    <w:rsid w:val="006C20E4"/>
    <w:rsid w:val="006C2415"/>
    <w:rsid w:val="006C2438"/>
    <w:rsid w:val="006C2905"/>
    <w:rsid w:val="006C2ABA"/>
    <w:rsid w:val="006C2CE2"/>
    <w:rsid w:val="006C30CA"/>
    <w:rsid w:val="006C324D"/>
    <w:rsid w:val="006C3629"/>
    <w:rsid w:val="006C36FB"/>
    <w:rsid w:val="006C38BD"/>
    <w:rsid w:val="006C38E7"/>
    <w:rsid w:val="006C390B"/>
    <w:rsid w:val="006C4755"/>
    <w:rsid w:val="006C4939"/>
    <w:rsid w:val="006C4C5D"/>
    <w:rsid w:val="006C5083"/>
    <w:rsid w:val="006C528F"/>
    <w:rsid w:val="006C5335"/>
    <w:rsid w:val="006C552F"/>
    <w:rsid w:val="006C56C3"/>
    <w:rsid w:val="006C5993"/>
    <w:rsid w:val="006C5AEA"/>
    <w:rsid w:val="006C6407"/>
    <w:rsid w:val="006C641E"/>
    <w:rsid w:val="006C64B2"/>
    <w:rsid w:val="006C65FB"/>
    <w:rsid w:val="006C6B20"/>
    <w:rsid w:val="006C6C08"/>
    <w:rsid w:val="006C7A95"/>
    <w:rsid w:val="006C7D04"/>
    <w:rsid w:val="006C7E9B"/>
    <w:rsid w:val="006C7FA0"/>
    <w:rsid w:val="006D07ED"/>
    <w:rsid w:val="006D09E0"/>
    <w:rsid w:val="006D0DE2"/>
    <w:rsid w:val="006D0F4D"/>
    <w:rsid w:val="006D178D"/>
    <w:rsid w:val="006D1C33"/>
    <w:rsid w:val="006D1D21"/>
    <w:rsid w:val="006D1D5B"/>
    <w:rsid w:val="006D1E52"/>
    <w:rsid w:val="006D1F1B"/>
    <w:rsid w:val="006D2647"/>
    <w:rsid w:val="006D2AA7"/>
    <w:rsid w:val="006D2DD3"/>
    <w:rsid w:val="006D2E81"/>
    <w:rsid w:val="006D313C"/>
    <w:rsid w:val="006D3380"/>
    <w:rsid w:val="006D365A"/>
    <w:rsid w:val="006D3CA9"/>
    <w:rsid w:val="006D49B8"/>
    <w:rsid w:val="006D49E9"/>
    <w:rsid w:val="006D4A35"/>
    <w:rsid w:val="006D4B3E"/>
    <w:rsid w:val="006D4D6F"/>
    <w:rsid w:val="006D50BF"/>
    <w:rsid w:val="006D5A0E"/>
    <w:rsid w:val="006D5D8A"/>
    <w:rsid w:val="006D6086"/>
    <w:rsid w:val="006D6216"/>
    <w:rsid w:val="006D6364"/>
    <w:rsid w:val="006D64AC"/>
    <w:rsid w:val="006D674C"/>
    <w:rsid w:val="006D6AB3"/>
    <w:rsid w:val="006D6E69"/>
    <w:rsid w:val="006D74FA"/>
    <w:rsid w:val="006D7618"/>
    <w:rsid w:val="006D7A32"/>
    <w:rsid w:val="006D7D1C"/>
    <w:rsid w:val="006D7DD4"/>
    <w:rsid w:val="006D7F3B"/>
    <w:rsid w:val="006D7F81"/>
    <w:rsid w:val="006E075C"/>
    <w:rsid w:val="006E0867"/>
    <w:rsid w:val="006E0888"/>
    <w:rsid w:val="006E0B22"/>
    <w:rsid w:val="006E124C"/>
    <w:rsid w:val="006E1293"/>
    <w:rsid w:val="006E18CC"/>
    <w:rsid w:val="006E19E7"/>
    <w:rsid w:val="006E22C6"/>
    <w:rsid w:val="006E24A4"/>
    <w:rsid w:val="006E2993"/>
    <w:rsid w:val="006E2D9D"/>
    <w:rsid w:val="006E30E8"/>
    <w:rsid w:val="006E346C"/>
    <w:rsid w:val="006E3629"/>
    <w:rsid w:val="006E3A6C"/>
    <w:rsid w:val="006E3A92"/>
    <w:rsid w:val="006E3C83"/>
    <w:rsid w:val="006E3E5F"/>
    <w:rsid w:val="006E3EB2"/>
    <w:rsid w:val="006E3FDA"/>
    <w:rsid w:val="006E47BE"/>
    <w:rsid w:val="006E4913"/>
    <w:rsid w:val="006E4C84"/>
    <w:rsid w:val="006E4FC8"/>
    <w:rsid w:val="006E507A"/>
    <w:rsid w:val="006E578A"/>
    <w:rsid w:val="006E5E08"/>
    <w:rsid w:val="006E5EFA"/>
    <w:rsid w:val="006E62F7"/>
    <w:rsid w:val="006E6681"/>
    <w:rsid w:val="006E689B"/>
    <w:rsid w:val="006E691B"/>
    <w:rsid w:val="006E69D8"/>
    <w:rsid w:val="006E7682"/>
    <w:rsid w:val="006E7C01"/>
    <w:rsid w:val="006E7F20"/>
    <w:rsid w:val="006F0238"/>
    <w:rsid w:val="006F035D"/>
    <w:rsid w:val="006F1069"/>
    <w:rsid w:val="006F1770"/>
    <w:rsid w:val="006F1C93"/>
    <w:rsid w:val="006F1E05"/>
    <w:rsid w:val="006F1E61"/>
    <w:rsid w:val="006F1EED"/>
    <w:rsid w:val="006F2038"/>
    <w:rsid w:val="006F20A7"/>
    <w:rsid w:val="006F2982"/>
    <w:rsid w:val="006F2AFA"/>
    <w:rsid w:val="006F2CAB"/>
    <w:rsid w:val="006F2CFD"/>
    <w:rsid w:val="006F2D84"/>
    <w:rsid w:val="006F2F3D"/>
    <w:rsid w:val="006F3011"/>
    <w:rsid w:val="006F3488"/>
    <w:rsid w:val="006F36A2"/>
    <w:rsid w:val="006F38F4"/>
    <w:rsid w:val="006F39AD"/>
    <w:rsid w:val="006F410A"/>
    <w:rsid w:val="006F432B"/>
    <w:rsid w:val="006F4394"/>
    <w:rsid w:val="006F50A4"/>
    <w:rsid w:val="006F50D9"/>
    <w:rsid w:val="006F51EF"/>
    <w:rsid w:val="006F53E3"/>
    <w:rsid w:val="006F55D9"/>
    <w:rsid w:val="006F593F"/>
    <w:rsid w:val="006F59E6"/>
    <w:rsid w:val="006F5A8E"/>
    <w:rsid w:val="006F632C"/>
    <w:rsid w:val="006F65F2"/>
    <w:rsid w:val="006F6A16"/>
    <w:rsid w:val="006F6A2E"/>
    <w:rsid w:val="006F6D4E"/>
    <w:rsid w:val="006F6FD3"/>
    <w:rsid w:val="006F70F3"/>
    <w:rsid w:val="006F764C"/>
    <w:rsid w:val="006F7BB5"/>
    <w:rsid w:val="006F7C30"/>
    <w:rsid w:val="006F7FA7"/>
    <w:rsid w:val="00700A94"/>
    <w:rsid w:val="00700C9F"/>
    <w:rsid w:val="00700F04"/>
    <w:rsid w:val="0070117C"/>
    <w:rsid w:val="00701282"/>
    <w:rsid w:val="007019DE"/>
    <w:rsid w:val="00701B75"/>
    <w:rsid w:val="00701FE7"/>
    <w:rsid w:val="0070212C"/>
    <w:rsid w:val="007026E2"/>
    <w:rsid w:val="00702DBE"/>
    <w:rsid w:val="0070327F"/>
    <w:rsid w:val="0070368A"/>
    <w:rsid w:val="007038D8"/>
    <w:rsid w:val="00703A05"/>
    <w:rsid w:val="00703A74"/>
    <w:rsid w:val="00703C60"/>
    <w:rsid w:val="00703EAC"/>
    <w:rsid w:val="007043A7"/>
    <w:rsid w:val="00704668"/>
    <w:rsid w:val="007046C2"/>
    <w:rsid w:val="00704806"/>
    <w:rsid w:val="00704E4D"/>
    <w:rsid w:val="00704FCC"/>
    <w:rsid w:val="007055AE"/>
    <w:rsid w:val="00705CB5"/>
    <w:rsid w:val="00705E1F"/>
    <w:rsid w:val="00706517"/>
    <w:rsid w:val="007066C4"/>
    <w:rsid w:val="00706AF7"/>
    <w:rsid w:val="00706B5B"/>
    <w:rsid w:val="00706D17"/>
    <w:rsid w:val="00707312"/>
    <w:rsid w:val="0070766F"/>
    <w:rsid w:val="007078AF"/>
    <w:rsid w:val="007079A3"/>
    <w:rsid w:val="007101BB"/>
    <w:rsid w:val="0071031D"/>
    <w:rsid w:val="007107D7"/>
    <w:rsid w:val="00710B12"/>
    <w:rsid w:val="0071152E"/>
    <w:rsid w:val="007115FF"/>
    <w:rsid w:val="007117CB"/>
    <w:rsid w:val="00711C72"/>
    <w:rsid w:val="00712696"/>
    <w:rsid w:val="00712702"/>
    <w:rsid w:val="007128E5"/>
    <w:rsid w:val="00712D45"/>
    <w:rsid w:val="00712DA7"/>
    <w:rsid w:val="00712FC5"/>
    <w:rsid w:val="00713410"/>
    <w:rsid w:val="007138AC"/>
    <w:rsid w:val="00713A0B"/>
    <w:rsid w:val="00714029"/>
    <w:rsid w:val="0071411B"/>
    <w:rsid w:val="0071422E"/>
    <w:rsid w:val="00714924"/>
    <w:rsid w:val="00714984"/>
    <w:rsid w:val="00714B4D"/>
    <w:rsid w:val="00715193"/>
    <w:rsid w:val="007158E8"/>
    <w:rsid w:val="007159DE"/>
    <w:rsid w:val="00715CE9"/>
    <w:rsid w:val="00715D25"/>
    <w:rsid w:val="00715D47"/>
    <w:rsid w:val="00715DDF"/>
    <w:rsid w:val="00716098"/>
    <w:rsid w:val="00716107"/>
    <w:rsid w:val="00716188"/>
    <w:rsid w:val="0071647A"/>
    <w:rsid w:val="00716CAA"/>
    <w:rsid w:val="00716D2A"/>
    <w:rsid w:val="00716E14"/>
    <w:rsid w:val="0071729B"/>
    <w:rsid w:val="00717667"/>
    <w:rsid w:val="00717A8E"/>
    <w:rsid w:val="00717E23"/>
    <w:rsid w:val="00717F2A"/>
    <w:rsid w:val="00717F79"/>
    <w:rsid w:val="007200C7"/>
    <w:rsid w:val="007208CE"/>
    <w:rsid w:val="00720DF0"/>
    <w:rsid w:val="00720E08"/>
    <w:rsid w:val="00720EAB"/>
    <w:rsid w:val="00721007"/>
    <w:rsid w:val="0072118C"/>
    <w:rsid w:val="0072119F"/>
    <w:rsid w:val="00721C4D"/>
    <w:rsid w:val="00721DA7"/>
    <w:rsid w:val="00721DE4"/>
    <w:rsid w:val="007221BA"/>
    <w:rsid w:val="007221C1"/>
    <w:rsid w:val="007223A5"/>
    <w:rsid w:val="0072299C"/>
    <w:rsid w:val="00722ECD"/>
    <w:rsid w:val="00723147"/>
    <w:rsid w:val="007234F8"/>
    <w:rsid w:val="00723643"/>
    <w:rsid w:val="00723673"/>
    <w:rsid w:val="00723806"/>
    <w:rsid w:val="00723897"/>
    <w:rsid w:val="007238D2"/>
    <w:rsid w:val="007239F3"/>
    <w:rsid w:val="00723B61"/>
    <w:rsid w:val="00723C56"/>
    <w:rsid w:val="00723D8B"/>
    <w:rsid w:val="00723DA3"/>
    <w:rsid w:val="00724150"/>
    <w:rsid w:val="00724382"/>
    <w:rsid w:val="00724440"/>
    <w:rsid w:val="007245B7"/>
    <w:rsid w:val="00724B7D"/>
    <w:rsid w:val="00725902"/>
    <w:rsid w:val="00725AA2"/>
    <w:rsid w:val="00725FE9"/>
    <w:rsid w:val="007260BE"/>
    <w:rsid w:val="007262C6"/>
    <w:rsid w:val="007265C1"/>
    <w:rsid w:val="00726813"/>
    <w:rsid w:val="00726884"/>
    <w:rsid w:val="00726DA9"/>
    <w:rsid w:val="0072723B"/>
    <w:rsid w:val="0072794C"/>
    <w:rsid w:val="00727A39"/>
    <w:rsid w:val="00727A55"/>
    <w:rsid w:val="00727B50"/>
    <w:rsid w:val="00727BBF"/>
    <w:rsid w:val="00727CB5"/>
    <w:rsid w:val="00727CF0"/>
    <w:rsid w:val="00727F13"/>
    <w:rsid w:val="00730230"/>
    <w:rsid w:val="007304D5"/>
    <w:rsid w:val="007304FA"/>
    <w:rsid w:val="007307A2"/>
    <w:rsid w:val="00730A08"/>
    <w:rsid w:val="00730A15"/>
    <w:rsid w:val="00730FC9"/>
    <w:rsid w:val="007317D7"/>
    <w:rsid w:val="0073193D"/>
    <w:rsid w:val="007320DD"/>
    <w:rsid w:val="007323A2"/>
    <w:rsid w:val="007323D0"/>
    <w:rsid w:val="00732620"/>
    <w:rsid w:val="00732D3B"/>
    <w:rsid w:val="00732E23"/>
    <w:rsid w:val="00732E65"/>
    <w:rsid w:val="007336BD"/>
    <w:rsid w:val="00733956"/>
    <w:rsid w:val="00733A53"/>
    <w:rsid w:val="00733DB3"/>
    <w:rsid w:val="007340D3"/>
    <w:rsid w:val="007342D5"/>
    <w:rsid w:val="007344C0"/>
    <w:rsid w:val="0073468E"/>
    <w:rsid w:val="00734771"/>
    <w:rsid w:val="00734801"/>
    <w:rsid w:val="0073482D"/>
    <w:rsid w:val="00734DE9"/>
    <w:rsid w:val="0073502E"/>
    <w:rsid w:val="00735044"/>
    <w:rsid w:val="00735212"/>
    <w:rsid w:val="007357F3"/>
    <w:rsid w:val="00735C0D"/>
    <w:rsid w:val="00735D15"/>
    <w:rsid w:val="00735F77"/>
    <w:rsid w:val="0073601B"/>
    <w:rsid w:val="007360C7"/>
    <w:rsid w:val="007367B4"/>
    <w:rsid w:val="00736AF4"/>
    <w:rsid w:val="00736B19"/>
    <w:rsid w:val="00737173"/>
    <w:rsid w:val="00737509"/>
    <w:rsid w:val="00737933"/>
    <w:rsid w:val="007401C1"/>
    <w:rsid w:val="00740498"/>
    <w:rsid w:val="007404B3"/>
    <w:rsid w:val="00740505"/>
    <w:rsid w:val="00740842"/>
    <w:rsid w:val="007409B1"/>
    <w:rsid w:val="00740B8E"/>
    <w:rsid w:val="00740E40"/>
    <w:rsid w:val="00741195"/>
    <w:rsid w:val="00741252"/>
    <w:rsid w:val="0074157E"/>
    <w:rsid w:val="007416E0"/>
    <w:rsid w:val="007419E5"/>
    <w:rsid w:val="00742005"/>
    <w:rsid w:val="00742123"/>
    <w:rsid w:val="00742169"/>
    <w:rsid w:val="007423F5"/>
    <w:rsid w:val="00742477"/>
    <w:rsid w:val="007429CF"/>
    <w:rsid w:val="00742F2F"/>
    <w:rsid w:val="0074336A"/>
    <w:rsid w:val="007436C1"/>
    <w:rsid w:val="0074371D"/>
    <w:rsid w:val="007437EF"/>
    <w:rsid w:val="007437F1"/>
    <w:rsid w:val="00743F4F"/>
    <w:rsid w:val="00744504"/>
    <w:rsid w:val="007448BC"/>
    <w:rsid w:val="007449BB"/>
    <w:rsid w:val="00744AB9"/>
    <w:rsid w:val="00744C57"/>
    <w:rsid w:val="00744D00"/>
    <w:rsid w:val="00745135"/>
    <w:rsid w:val="0074519C"/>
    <w:rsid w:val="0074548D"/>
    <w:rsid w:val="0074563F"/>
    <w:rsid w:val="00745747"/>
    <w:rsid w:val="007459A6"/>
    <w:rsid w:val="00745A05"/>
    <w:rsid w:val="00745A64"/>
    <w:rsid w:val="0074653F"/>
    <w:rsid w:val="0074797C"/>
    <w:rsid w:val="007479BC"/>
    <w:rsid w:val="00747AED"/>
    <w:rsid w:val="00747E46"/>
    <w:rsid w:val="00747F4C"/>
    <w:rsid w:val="00750AFA"/>
    <w:rsid w:val="00750E90"/>
    <w:rsid w:val="00750EAA"/>
    <w:rsid w:val="007516C4"/>
    <w:rsid w:val="007516FB"/>
    <w:rsid w:val="0075174C"/>
    <w:rsid w:val="00751E74"/>
    <w:rsid w:val="00752098"/>
    <w:rsid w:val="007520EE"/>
    <w:rsid w:val="007527D7"/>
    <w:rsid w:val="0075280A"/>
    <w:rsid w:val="0075283D"/>
    <w:rsid w:val="00752E4D"/>
    <w:rsid w:val="00752EE2"/>
    <w:rsid w:val="0075300D"/>
    <w:rsid w:val="0075331C"/>
    <w:rsid w:val="0075334F"/>
    <w:rsid w:val="007538F1"/>
    <w:rsid w:val="00753DDC"/>
    <w:rsid w:val="00753E17"/>
    <w:rsid w:val="0075419A"/>
    <w:rsid w:val="00754966"/>
    <w:rsid w:val="0075552A"/>
    <w:rsid w:val="0075556F"/>
    <w:rsid w:val="00755A2B"/>
    <w:rsid w:val="00755AE9"/>
    <w:rsid w:val="00755C2D"/>
    <w:rsid w:val="00755D58"/>
    <w:rsid w:val="007561D2"/>
    <w:rsid w:val="007562EC"/>
    <w:rsid w:val="0075678A"/>
    <w:rsid w:val="00756BB4"/>
    <w:rsid w:val="00756DA1"/>
    <w:rsid w:val="007571A3"/>
    <w:rsid w:val="00757CA3"/>
    <w:rsid w:val="00757CF2"/>
    <w:rsid w:val="00757F44"/>
    <w:rsid w:val="00760404"/>
    <w:rsid w:val="007605B6"/>
    <w:rsid w:val="007605FA"/>
    <w:rsid w:val="0076097B"/>
    <w:rsid w:val="00760994"/>
    <w:rsid w:val="00760CDA"/>
    <w:rsid w:val="00760F7E"/>
    <w:rsid w:val="007612E8"/>
    <w:rsid w:val="007614AF"/>
    <w:rsid w:val="007617A6"/>
    <w:rsid w:val="00761912"/>
    <w:rsid w:val="00761BD7"/>
    <w:rsid w:val="00761E2A"/>
    <w:rsid w:val="00761E43"/>
    <w:rsid w:val="00761ECC"/>
    <w:rsid w:val="00761FBC"/>
    <w:rsid w:val="007622E1"/>
    <w:rsid w:val="007628F0"/>
    <w:rsid w:val="00763301"/>
    <w:rsid w:val="00763525"/>
    <w:rsid w:val="0076377B"/>
    <w:rsid w:val="007638D4"/>
    <w:rsid w:val="00763A9B"/>
    <w:rsid w:val="00763B0C"/>
    <w:rsid w:val="00763BD0"/>
    <w:rsid w:val="00763C20"/>
    <w:rsid w:val="00763E39"/>
    <w:rsid w:val="007641C1"/>
    <w:rsid w:val="007643BE"/>
    <w:rsid w:val="0076476E"/>
    <w:rsid w:val="00764FD7"/>
    <w:rsid w:val="00765056"/>
    <w:rsid w:val="00765519"/>
    <w:rsid w:val="00765692"/>
    <w:rsid w:val="007657AD"/>
    <w:rsid w:val="0076588E"/>
    <w:rsid w:val="00765C16"/>
    <w:rsid w:val="00765E6D"/>
    <w:rsid w:val="00766457"/>
    <w:rsid w:val="00766555"/>
    <w:rsid w:val="00766D3B"/>
    <w:rsid w:val="007671E5"/>
    <w:rsid w:val="0076728C"/>
    <w:rsid w:val="0076772A"/>
    <w:rsid w:val="007677C3"/>
    <w:rsid w:val="0076784F"/>
    <w:rsid w:val="007704C7"/>
    <w:rsid w:val="00771903"/>
    <w:rsid w:val="00771C12"/>
    <w:rsid w:val="007725C2"/>
    <w:rsid w:val="0077269E"/>
    <w:rsid w:val="00772732"/>
    <w:rsid w:val="007728F7"/>
    <w:rsid w:val="00772B6A"/>
    <w:rsid w:val="00773193"/>
    <w:rsid w:val="00773662"/>
    <w:rsid w:val="00773738"/>
    <w:rsid w:val="0077392C"/>
    <w:rsid w:val="00773ED9"/>
    <w:rsid w:val="00774263"/>
    <w:rsid w:val="00774307"/>
    <w:rsid w:val="007750F3"/>
    <w:rsid w:val="00775114"/>
    <w:rsid w:val="0077596A"/>
    <w:rsid w:val="00775DE6"/>
    <w:rsid w:val="0077626B"/>
    <w:rsid w:val="0077652F"/>
    <w:rsid w:val="00776610"/>
    <w:rsid w:val="0077683D"/>
    <w:rsid w:val="00776C24"/>
    <w:rsid w:val="00776DFA"/>
    <w:rsid w:val="00777057"/>
    <w:rsid w:val="007772C7"/>
    <w:rsid w:val="00777486"/>
    <w:rsid w:val="00777648"/>
    <w:rsid w:val="00777802"/>
    <w:rsid w:val="00777A6E"/>
    <w:rsid w:val="00777B7F"/>
    <w:rsid w:val="0078078C"/>
    <w:rsid w:val="00780B85"/>
    <w:rsid w:val="00781274"/>
    <w:rsid w:val="00781370"/>
    <w:rsid w:val="007817CB"/>
    <w:rsid w:val="007819A6"/>
    <w:rsid w:val="00781D11"/>
    <w:rsid w:val="00781F17"/>
    <w:rsid w:val="007825DB"/>
    <w:rsid w:val="00782B04"/>
    <w:rsid w:val="007833A0"/>
    <w:rsid w:val="0078384E"/>
    <w:rsid w:val="00783AC1"/>
    <w:rsid w:val="00783D93"/>
    <w:rsid w:val="0078403D"/>
    <w:rsid w:val="007840D0"/>
    <w:rsid w:val="007841C5"/>
    <w:rsid w:val="007842D3"/>
    <w:rsid w:val="00785033"/>
    <w:rsid w:val="007851B3"/>
    <w:rsid w:val="00785382"/>
    <w:rsid w:val="00785398"/>
    <w:rsid w:val="00785443"/>
    <w:rsid w:val="007855C8"/>
    <w:rsid w:val="007855ED"/>
    <w:rsid w:val="007857AF"/>
    <w:rsid w:val="00785E85"/>
    <w:rsid w:val="007862E9"/>
    <w:rsid w:val="0078688C"/>
    <w:rsid w:val="00786CE6"/>
    <w:rsid w:val="0078726B"/>
    <w:rsid w:val="007872A7"/>
    <w:rsid w:val="0078752F"/>
    <w:rsid w:val="00787583"/>
    <w:rsid w:val="007877ED"/>
    <w:rsid w:val="00787B00"/>
    <w:rsid w:val="00787C14"/>
    <w:rsid w:val="00787EA7"/>
    <w:rsid w:val="00790132"/>
    <w:rsid w:val="007901AF"/>
    <w:rsid w:val="0079021C"/>
    <w:rsid w:val="00790492"/>
    <w:rsid w:val="0079051D"/>
    <w:rsid w:val="00790882"/>
    <w:rsid w:val="0079095B"/>
    <w:rsid w:val="007909E7"/>
    <w:rsid w:val="00790C76"/>
    <w:rsid w:val="00790FB9"/>
    <w:rsid w:val="00790FEF"/>
    <w:rsid w:val="007910D6"/>
    <w:rsid w:val="00791254"/>
    <w:rsid w:val="007913B9"/>
    <w:rsid w:val="00791D3F"/>
    <w:rsid w:val="00791DA6"/>
    <w:rsid w:val="00791FE6"/>
    <w:rsid w:val="00792150"/>
    <w:rsid w:val="0079233F"/>
    <w:rsid w:val="007924E1"/>
    <w:rsid w:val="00792509"/>
    <w:rsid w:val="0079261A"/>
    <w:rsid w:val="0079276F"/>
    <w:rsid w:val="0079280E"/>
    <w:rsid w:val="0079299E"/>
    <w:rsid w:val="00792D21"/>
    <w:rsid w:val="00792F55"/>
    <w:rsid w:val="0079301D"/>
    <w:rsid w:val="0079325E"/>
    <w:rsid w:val="00793639"/>
    <w:rsid w:val="00793945"/>
    <w:rsid w:val="0079395F"/>
    <w:rsid w:val="0079397D"/>
    <w:rsid w:val="00793DEF"/>
    <w:rsid w:val="00793E04"/>
    <w:rsid w:val="00794024"/>
    <w:rsid w:val="007948AB"/>
    <w:rsid w:val="00794DD8"/>
    <w:rsid w:val="00795068"/>
    <w:rsid w:val="00795318"/>
    <w:rsid w:val="00795D25"/>
    <w:rsid w:val="00796184"/>
    <w:rsid w:val="007973F1"/>
    <w:rsid w:val="0079761C"/>
    <w:rsid w:val="007977B6"/>
    <w:rsid w:val="00797C1E"/>
    <w:rsid w:val="00797E3F"/>
    <w:rsid w:val="007A0233"/>
    <w:rsid w:val="007A0249"/>
    <w:rsid w:val="007A05F4"/>
    <w:rsid w:val="007A061F"/>
    <w:rsid w:val="007A082C"/>
    <w:rsid w:val="007A0A32"/>
    <w:rsid w:val="007A0E3E"/>
    <w:rsid w:val="007A0FFF"/>
    <w:rsid w:val="007A133D"/>
    <w:rsid w:val="007A16A4"/>
    <w:rsid w:val="007A16B0"/>
    <w:rsid w:val="007A16E2"/>
    <w:rsid w:val="007A1A77"/>
    <w:rsid w:val="007A1BED"/>
    <w:rsid w:val="007A1FB7"/>
    <w:rsid w:val="007A266C"/>
    <w:rsid w:val="007A2860"/>
    <w:rsid w:val="007A28D9"/>
    <w:rsid w:val="007A29FC"/>
    <w:rsid w:val="007A2A49"/>
    <w:rsid w:val="007A2C7A"/>
    <w:rsid w:val="007A2D17"/>
    <w:rsid w:val="007A2E93"/>
    <w:rsid w:val="007A2FDA"/>
    <w:rsid w:val="007A37AE"/>
    <w:rsid w:val="007A3922"/>
    <w:rsid w:val="007A3B00"/>
    <w:rsid w:val="007A3CDF"/>
    <w:rsid w:val="007A3F70"/>
    <w:rsid w:val="007A4153"/>
    <w:rsid w:val="007A4386"/>
    <w:rsid w:val="007A43F4"/>
    <w:rsid w:val="007A442E"/>
    <w:rsid w:val="007A4B01"/>
    <w:rsid w:val="007A5263"/>
    <w:rsid w:val="007A53CC"/>
    <w:rsid w:val="007A59C5"/>
    <w:rsid w:val="007A5C0D"/>
    <w:rsid w:val="007A5D56"/>
    <w:rsid w:val="007A5DB0"/>
    <w:rsid w:val="007A5DEA"/>
    <w:rsid w:val="007A60F6"/>
    <w:rsid w:val="007A6228"/>
    <w:rsid w:val="007A66A1"/>
    <w:rsid w:val="007A67EB"/>
    <w:rsid w:val="007A6C86"/>
    <w:rsid w:val="007A6CE9"/>
    <w:rsid w:val="007A7034"/>
    <w:rsid w:val="007A7616"/>
    <w:rsid w:val="007A7838"/>
    <w:rsid w:val="007A794C"/>
    <w:rsid w:val="007A7ACD"/>
    <w:rsid w:val="007A7BD0"/>
    <w:rsid w:val="007B0412"/>
    <w:rsid w:val="007B052D"/>
    <w:rsid w:val="007B0672"/>
    <w:rsid w:val="007B0A14"/>
    <w:rsid w:val="007B0BE7"/>
    <w:rsid w:val="007B1322"/>
    <w:rsid w:val="007B1503"/>
    <w:rsid w:val="007B15D5"/>
    <w:rsid w:val="007B17FD"/>
    <w:rsid w:val="007B1E89"/>
    <w:rsid w:val="007B1EE5"/>
    <w:rsid w:val="007B214F"/>
    <w:rsid w:val="007B21E2"/>
    <w:rsid w:val="007B2497"/>
    <w:rsid w:val="007B2B3C"/>
    <w:rsid w:val="007B2CBE"/>
    <w:rsid w:val="007B2E9E"/>
    <w:rsid w:val="007B2F4E"/>
    <w:rsid w:val="007B300E"/>
    <w:rsid w:val="007B32B7"/>
    <w:rsid w:val="007B39FB"/>
    <w:rsid w:val="007B40BF"/>
    <w:rsid w:val="007B44A2"/>
    <w:rsid w:val="007B4623"/>
    <w:rsid w:val="007B4863"/>
    <w:rsid w:val="007B4DD1"/>
    <w:rsid w:val="007B5347"/>
    <w:rsid w:val="007B550B"/>
    <w:rsid w:val="007B551F"/>
    <w:rsid w:val="007B59B0"/>
    <w:rsid w:val="007B61B7"/>
    <w:rsid w:val="007B63F1"/>
    <w:rsid w:val="007B6401"/>
    <w:rsid w:val="007B6C6E"/>
    <w:rsid w:val="007B6C99"/>
    <w:rsid w:val="007B76C4"/>
    <w:rsid w:val="007B77AB"/>
    <w:rsid w:val="007B7CA5"/>
    <w:rsid w:val="007B7D18"/>
    <w:rsid w:val="007C0070"/>
    <w:rsid w:val="007C00EB"/>
    <w:rsid w:val="007C046D"/>
    <w:rsid w:val="007C04E2"/>
    <w:rsid w:val="007C085F"/>
    <w:rsid w:val="007C11CB"/>
    <w:rsid w:val="007C133A"/>
    <w:rsid w:val="007C1782"/>
    <w:rsid w:val="007C1DB6"/>
    <w:rsid w:val="007C28E1"/>
    <w:rsid w:val="007C2F6D"/>
    <w:rsid w:val="007C3944"/>
    <w:rsid w:val="007C3A0A"/>
    <w:rsid w:val="007C3CEB"/>
    <w:rsid w:val="007C3F96"/>
    <w:rsid w:val="007C445D"/>
    <w:rsid w:val="007C451A"/>
    <w:rsid w:val="007C46CB"/>
    <w:rsid w:val="007C48B5"/>
    <w:rsid w:val="007C559A"/>
    <w:rsid w:val="007C5878"/>
    <w:rsid w:val="007C5A08"/>
    <w:rsid w:val="007C5A81"/>
    <w:rsid w:val="007C5D19"/>
    <w:rsid w:val="007C5E9A"/>
    <w:rsid w:val="007C605F"/>
    <w:rsid w:val="007C62D4"/>
    <w:rsid w:val="007C635E"/>
    <w:rsid w:val="007C6673"/>
    <w:rsid w:val="007C68A7"/>
    <w:rsid w:val="007C6DD1"/>
    <w:rsid w:val="007C78E9"/>
    <w:rsid w:val="007C7925"/>
    <w:rsid w:val="007C7D13"/>
    <w:rsid w:val="007C7EB3"/>
    <w:rsid w:val="007C7F26"/>
    <w:rsid w:val="007C7F76"/>
    <w:rsid w:val="007D015E"/>
    <w:rsid w:val="007D06F8"/>
    <w:rsid w:val="007D0A80"/>
    <w:rsid w:val="007D0F77"/>
    <w:rsid w:val="007D1267"/>
    <w:rsid w:val="007D139E"/>
    <w:rsid w:val="007D17CD"/>
    <w:rsid w:val="007D1B13"/>
    <w:rsid w:val="007D1D98"/>
    <w:rsid w:val="007D2301"/>
    <w:rsid w:val="007D2564"/>
    <w:rsid w:val="007D257F"/>
    <w:rsid w:val="007D2EB5"/>
    <w:rsid w:val="007D3194"/>
    <w:rsid w:val="007D336F"/>
    <w:rsid w:val="007D3536"/>
    <w:rsid w:val="007D3746"/>
    <w:rsid w:val="007D3810"/>
    <w:rsid w:val="007D395A"/>
    <w:rsid w:val="007D3B6E"/>
    <w:rsid w:val="007D3B8D"/>
    <w:rsid w:val="007D3BE3"/>
    <w:rsid w:val="007D4023"/>
    <w:rsid w:val="007D40AB"/>
    <w:rsid w:val="007D4158"/>
    <w:rsid w:val="007D42B9"/>
    <w:rsid w:val="007D4518"/>
    <w:rsid w:val="007D48A2"/>
    <w:rsid w:val="007D4CA1"/>
    <w:rsid w:val="007D5B5E"/>
    <w:rsid w:val="007D5BCA"/>
    <w:rsid w:val="007D5FE1"/>
    <w:rsid w:val="007D68F2"/>
    <w:rsid w:val="007D68FD"/>
    <w:rsid w:val="007D6DAE"/>
    <w:rsid w:val="007D6E01"/>
    <w:rsid w:val="007D7C64"/>
    <w:rsid w:val="007E01A6"/>
    <w:rsid w:val="007E0307"/>
    <w:rsid w:val="007E05D9"/>
    <w:rsid w:val="007E07B5"/>
    <w:rsid w:val="007E08AC"/>
    <w:rsid w:val="007E10CF"/>
    <w:rsid w:val="007E1173"/>
    <w:rsid w:val="007E123D"/>
    <w:rsid w:val="007E1422"/>
    <w:rsid w:val="007E15CD"/>
    <w:rsid w:val="007E17A9"/>
    <w:rsid w:val="007E1B97"/>
    <w:rsid w:val="007E1BA1"/>
    <w:rsid w:val="007E1BE9"/>
    <w:rsid w:val="007E1BFC"/>
    <w:rsid w:val="007E1F32"/>
    <w:rsid w:val="007E1FAC"/>
    <w:rsid w:val="007E21D7"/>
    <w:rsid w:val="007E2303"/>
    <w:rsid w:val="007E2451"/>
    <w:rsid w:val="007E25AD"/>
    <w:rsid w:val="007E2773"/>
    <w:rsid w:val="007E2F87"/>
    <w:rsid w:val="007E3182"/>
    <w:rsid w:val="007E33EA"/>
    <w:rsid w:val="007E395E"/>
    <w:rsid w:val="007E3A8A"/>
    <w:rsid w:val="007E3C02"/>
    <w:rsid w:val="007E3C4D"/>
    <w:rsid w:val="007E44C9"/>
    <w:rsid w:val="007E52AE"/>
    <w:rsid w:val="007E5361"/>
    <w:rsid w:val="007E5384"/>
    <w:rsid w:val="007E5461"/>
    <w:rsid w:val="007E5804"/>
    <w:rsid w:val="007E61F5"/>
    <w:rsid w:val="007E6ADF"/>
    <w:rsid w:val="007E6D1B"/>
    <w:rsid w:val="007E6D8C"/>
    <w:rsid w:val="007E723A"/>
    <w:rsid w:val="007E7BB0"/>
    <w:rsid w:val="007E7D90"/>
    <w:rsid w:val="007E7F61"/>
    <w:rsid w:val="007E7FDC"/>
    <w:rsid w:val="007F01CA"/>
    <w:rsid w:val="007F048B"/>
    <w:rsid w:val="007F089E"/>
    <w:rsid w:val="007F0C88"/>
    <w:rsid w:val="007F0D90"/>
    <w:rsid w:val="007F1749"/>
    <w:rsid w:val="007F194B"/>
    <w:rsid w:val="007F1C60"/>
    <w:rsid w:val="007F2058"/>
    <w:rsid w:val="007F2510"/>
    <w:rsid w:val="007F2534"/>
    <w:rsid w:val="007F2786"/>
    <w:rsid w:val="007F2888"/>
    <w:rsid w:val="007F2938"/>
    <w:rsid w:val="007F29E1"/>
    <w:rsid w:val="007F329A"/>
    <w:rsid w:val="007F3E01"/>
    <w:rsid w:val="007F40F0"/>
    <w:rsid w:val="007F42B6"/>
    <w:rsid w:val="007F44E3"/>
    <w:rsid w:val="007F4D25"/>
    <w:rsid w:val="007F54F2"/>
    <w:rsid w:val="007F5915"/>
    <w:rsid w:val="007F59E6"/>
    <w:rsid w:val="007F5E7A"/>
    <w:rsid w:val="007F5F6D"/>
    <w:rsid w:val="007F625F"/>
    <w:rsid w:val="007F69F1"/>
    <w:rsid w:val="007F6B8C"/>
    <w:rsid w:val="007F6BF5"/>
    <w:rsid w:val="007F6E5A"/>
    <w:rsid w:val="007F6E7A"/>
    <w:rsid w:val="007F6FC9"/>
    <w:rsid w:val="007F74D1"/>
    <w:rsid w:val="007F769B"/>
    <w:rsid w:val="007F76BD"/>
    <w:rsid w:val="008001B7"/>
    <w:rsid w:val="0080033E"/>
    <w:rsid w:val="0080043D"/>
    <w:rsid w:val="008009B4"/>
    <w:rsid w:val="00800AED"/>
    <w:rsid w:val="00800B62"/>
    <w:rsid w:val="00800C71"/>
    <w:rsid w:val="00800EDE"/>
    <w:rsid w:val="0080110E"/>
    <w:rsid w:val="00801232"/>
    <w:rsid w:val="0080124D"/>
    <w:rsid w:val="008015D7"/>
    <w:rsid w:val="00801824"/>
    <w:rsid w:val="008018DD"/>
    <w:rsid w:val="00801AEC"/>
    <w:rsid w:val="00801F73"/>
    <w:rsid w:val="008021BC"/>
    <w:rsid w:val="00802543"/>
    <w:rsid w:val="00802610"/>
    <w:rsid w:val="00802C27"/>
    <w:rsid w:val="00802E0A"/>
    <w:rsid w:val="00802E8C"/>
    <w:rsid w:val="008034A7"/>
    <w:rsid w:val="0080350D"/>
    <w:rsid w:val="00803780"/>
    <w:rsid w:val="00803914"/>
    <w:rsid w:val="00803919"/>
    <w:rsid w:val="00803DD6"/>
    <w:rsid w:val="00803EB1"/>
    <w:rsid w:val="00803F0E"/>
    <w:rsid w:val="00803FC9"/>
    <w:rsid w:val="008043E7"/>
    <w:rsid w:val="00804C68"/>
    <w:rsid w:val="00805119"/>
    <w:rsid w:val="00805346"/>
    <w:rsid w:val="008053E5"/>
    <w:rsid w:val="008055F9"/>
    <w:rsid w:val="0080560B"/>
    <w:rsid w:val="00805613"/>
    <w:rsid w:val="008057A2"/>
    <w:rsid w:val="00805971"/>
    <w:rsid w:val="00805990"/>
    <w:rsid w:val="00805BD9"/>
    <w:rsid w:val="00805D91"/>
    <w:rsid w:val="00805DCB"/>
    <w:rsid w:val="008064E6"/>
    <w:rsid w:val="00807015"/>
    <w:rsid w:val="008074C2"/>
    <w:rsid w:val="00807751"/>
    <w:rsid w:val="00807EB1"/>
    <w:rsid w:val="008101F5"/>
    <w:rsid w:val="00810B72"/>
    <w:rsid w:val="008110B0"/>
    <w:rsid w:val="00811358"/>
    <w:rsid w:val="0081140C"/>
    <w:rsid w:val="00811566"/>
    <w:rsid w:val="00811765"/>
    <w:rsid w:val="0081189F"/>
    <w:rsid w:val="00811CBC"/>
    <w:rsid w:val="008122E6"/>
    <w:rsid w:val="0081262B"/>
    <w:rsid w:val="0081265B"/>
    <w:rsid w:val="00812797"/>
    <w:rsid w:val="008128A6"/>
    <w:rsid w:val="00812F5B"/>
    <w:rsid w:val="008130EE"/>
    <w:rsid w:val="00813285"/>
    <w:rsid w:val="008134C1"/>
    <w:rsid w:val="00813B1E"/>
    <w:rsid w:val="00813B2D"/>
    <w:rsid w:val="008140FD"/>
    <w:rsid w:val="008146E3"/>
    <w:rsid w:val="00814A49"/>
    <w:rsid w:val="00814C33"/>
    <w:rsid w:val="00814D52"/>
    <w:rsid w:val="008153A2"/>
    <w:rsid w:val="00815434"/>
    <w:rsid w:val="008154A4"/>
    <w:rsid w:val="0081559F"/>
    <w:rsid w:val="008155FD"/>
    <w:rsid w:val="008156B7"/>
    <w:rsid w:val="008158DE"/>
    <w:rsid w:val="00815A4F"/>
    <w:rsid w:val="00815F65"/>
    <w:rsid w:val="0081648C"/>
    <w:rsid w:val="00816554"/>
    <w:rsid w:val="0081658D"/>
    <w:rsid w:val="008165CD"/>
    <w:rsid w:val="008168B3"/>
    <w:rsid w:val="00816994"/>
    <w:rsid w:val="00816AC5"/>
    <w:rsid w:val="00816D6E"/>
    <w:rsid w:val="008174BA"/>
    <w:rsid w:val="0081757C"/>
    <w:rsid w:val="00817804"/>
    <w:rsid w:val="0081784E"/>
    <w:rsid w:val="00817A9A"/>
    <w:rsid w:val="00817B4D"/>
    <w:rsid w:val="00817EF6"/>
    <w:rsid w:val="00820152"/>
    <w:rsid w:val="00820A1A"/>
    <w:rsid w:val="00820A26"/>
    <w:rsid w:val="00820BC7"/>
    <w:rsid w:val="00820BEE"/>
    <w:rsid w:val="00821121"/>
    <w:rsid w:val="00821256"/>
    <w:rsid w:val="008216B4"/>
    <w:rsid w:val="0082185B"/>
    <w:rsid w:val="0082199D"/>
    <w:rsid w:val="00821E72"/>
    <w:rsid w:val="00822062"/>
    <w:rsid w:val="0082248B"/>
    <w:rsid w:val="00822721"/>
    <w:rsid w:val="00823019"/>
    <w:rsid w:val="00823401"/>
    <w:rsid w:val="00823B7C"/>
    <w:rsid w:val="00823DB5"/>
    <w:rsid w:val="00824099"/>
    <w:rsid w:val="008244BE"/>
    <w:rsid w:val="00824A60"/>
    <w:rsid w:val="008258B9"/>
    <w:rsid w:val="00825A78"/>
    <w:rsid w:val="00825AA0"/>
    <w:rsid w:val="00825CCD"/>
    <w:rsid w:val="00825D08"/>
    <w:rsid w:val="00825D65"/>
    <w:rsid w:val="00825DF5"/>
    <w:rsid w:val="00826187"/>
    <w:rsid w:val="008265CB"/>
    <w:rsid w:val="00826626"/>
    <w:rsid w:val="00826827"/>
    <w:rsid w:val="00826950"/>
    <w:rsid w:val="008269BD"/>
    <w:rsid w:val="00826ED3"/>
    <w:rsid w:val="00826F59"/>
    <w:rsid w:val="008275F2"/>
    <w:rsid w:val="00827657"/>
    <w:rsid w:val="00827799"/>
    <w:rsid w:val="00827990"/>
    <w:rsid w:val="00827F8D"/>
    <w:rsid w:val="0083004A"/>
    <w:rsid w:val="00830199"/>
    <w:rsid w:val="00830202"/>
    <w:rsid w:val="00830541"/>
    <w:rsid w:val="008305B6"/>
    <w:rsid w:val="00830782"/>
    <w:rsid w:val="00830D3E"/>
    <w:rsid w:val="00831002"/>
    <w:rsid w:val="0083106A"/>
    <w:rsid w:val="0083153D"/>
    <w:rsid w:val="008315BD"/>
    <w:rsid w:val="00831C62"/>
    <w:rsid w:val="00832087"/>
    <w:rsid w:val="00832108"/>
    <w:rsid w:val="008322D7"/>
    <w:rsid w:val="008322D8"/>
    <w:rsid w:val="00832501"/>
    <w:rsid w:val="00832575"/>
    <w:rsid w:val="00832A36"/>
    <w:rsid w:val="00832A61"/>
    <w:rsid w:val="00832B41"/>
    <w:rsid w:val="00832D6C"/>
    <w:rsid w:val="008334BD"/>
    <w:rsid w:val="008337F2"/>
    <w:rsid w:val="00833B8F"/>
    <w:rsid w:val="0083493F"/>
    <w:rsid w:val="0083497B"/>
    <w:rsid w:val="00834A4E"/>
    <w:rsid w:val="00834D87"/>
    <w:rsid w:val="00834DEC"/>
    <w:rsid w:val="00834EDA"/>
    <w:rsid w:val="00834FB0"/>
    <w:rsid w:val="00835363"/>
    <w:rsid w:val="008354DF"/>
    <w:rsid w:val="0083570C"/>
    <w:rsid w:val="00835A56"/>
    <w:rsid w:val="00835F34"/>
    <w:rsid w:val="00835F8D"/>
    <w:rsid w:val="008361AA"/>
    <w:rsid w:val="00836311"/>
    <w:rsid w:val="0083668C"/>
    <w:rsid w:val="008368B1"/>
    <w:rsid w:val="008368ED"/>
    <w:rsid w:val="00836B41"/>
    <w:rsid w:val="00836CEA"/>
    <w:rsid w:val="00836D67"/>
    <w:rsid w:val="00836DA4"/>
    <w:rsid w:val="00836E29"/>
    <w:rsid w:val="00836E72"/>
    <w:rsid w:val="00836EE3"/>
    <w:rsid w:val="00836FDB"/>
    <w:rsid w:val="00837118"/>
    <w:rsid w:val="0083730D"/>
    <w:rsid w:val="00837999"/>
    <w:rsid w:val="00837A43"/>
    <w:rsid w:val="00837BA0"/>
    <w:rsid w:val="00837D03"/>
    <w:rsid w:val="008401B4"/>
    <w:rsid w:val="0084035D"/>
    <w:rsid w:val="00840534"/>
    <w:rsid w:val="008406AF"/>
    <w:rsid w:val="00840939"/>
    <w:rsid w:val="00840951"/>
    <w:rsid w:val="00840DCD"/>
    <w:rsid w:val="00841143"/>
    <w:rsid w:val="0084159B"/>
    <w:rsid w:val="00841A51"/>
    <w:rsid w:val="00841CF7"/>
    <w:rsid w:val="00841FAF"/>
    <w:rsid w:val="0084223C"/>
    <w:rsid w:val="00842F62"/>
    <w:rsid w:val="00843226"/>
    <w:rsid w:val="00843591"/>
    <w:rsid w:val="00843665"/>
    <w:rsid w:val="00843754"/>
    <w:rsid w:val="0084472D"/>
    <w:rsid w:val="00844914"/>
    <w:rsid w:val="00844B5D"/>
    <w:rsid w:val="00844BD9"/>
    <w:rsid w:val="00844DA7"/>
    <w:rsid w:val="00844F5A"/>
    <w:rsid w:val="008455C5"/>
    <w:rsid w:val="008456F1"/>
    <w:rsid w:val="00845796"/>
    <w:rsid w:val="00845805"/>
    <w:rsid w:val="00845A12"/>
    <w:rsid w:val="00845AAD"/>
    <w:rsid w:val="00845B38"/>
    <w:rsid w:val="00845FF6"/>
    <w:rsid w:val="008463E0"/>
    <w:rsid w:val="008465C2"/>
    <w:rsid w:val="00846AAC"/>
    <w:rsid w:val="008471AD"/>
    <w:rsid w:val="008472A9"/>
    <w:rsid w:val="008472DB"/>
    <w:rsid w:val="00847307"/>
    <w:rsid w:val="008474A2"/>
    <w:rsid w:val="0084752A"/>
    <w:rsid w:val="0085082E"/>
    <w:rsid w:val="008509EB"/>
    <w:rsid w:val="00850F2A"/>
    <w:rsid w:val="00850F76"/>
    <w:rsid w:val="008512DB"/>
    <w:rsid w:val="00851459"/>
    <w:rsid w:val="008517D9"/>
    <w:rsid w:val="0085183A"/>
    <w:rsid w:val="00851A78"/>
    <w:rsid w:val="00851B8C"/>
    <w:rsid w:val="00851D2B"/>
    <w:rsid w:val="00851EB3"/>
    <w:rsid w:val="00851EDF"/>
    <w:rsid w:val="00851F68"/>
    <w:rsid w:val="00852878"/>
    <w:rsid w:val="00852E97"/>
    <w:rsid w:val="00853113"/>
    <w:rsid w:val="00853150"/>
    <w:rsid w:val="00854702"/>
    <w:rsid w:val="00854939"/>
    <w:rsid w:val="008549FC"/>
    <w:rsid w:val="00854B61"/>
    <w:rsid w:val="00854B91"/>
    <w:rsid w:val="008550A8"/>
    <w:rsid w:val="008557E4"/>
    <w:rsid w:val="00855849"/>
    <w:rsid w:val="008558C2"/>
    <w:rsid w:val="008558E4"/>
    <w:rsid w:val="008559E7"/>
    <w:rsid w:val="00856019"/>
    <w:rsid w:val="008563CB"/>
    <w:rsid w:val="00856CB5"/>
    <w:rsid w:val="00856ED6"/>
    <w:rsid w:val="00857079"/>
    <w:rsid w:val="00857203"/>
    <w:rsid w:val="0085726A"/>
    <w:rsid w:val="0085768B"/>
    <w:rsid w:val="0086001F"/>
    <w:rsid w:val="0086007A"/>
    <w:rsid w:val="008603E3"/>
    <w:rsid w:val="00860DC4"/>
    <w:rsid w:val="00861441"/>
    <w:rsid w:val="0086161F"/>
    <w:rsid w:val="0086171F"/>
    <w:rsid w:val="008617D7"/>
    <w:rsid w:val="00861B8F"/>
    <w:rsid w:val="00861D37"/>
    <w:rsid w:val="00861E1E"/>
    <w:rsid w:val="00861F2B"/>
    <w:rsid w:val="00861FA7"/>
    <w:rsid w:val="00862032"/>
    <w:rsid w:val="00862795"/>
    <w:rsid w:val="00863B3E"/>
    <w:rsid w:val="00863DCE"/>
    <w:rsid w:val="00864185"/>
    <w:rsid w:val="00864286"/>
    <w:rsid w:val="00864670"/>
    <w:rsid w:val="00864730"/>
    <w:rsid w:val="00864822"/>
    <w:rsid w:val="008648BD"/>
    <w:rsid w:val="008648FB"/>
    <w:rsid w:val="00864C17"/>
    <w:rsid w:val="00864E1A"/>
    <w:rsid w:val="00865565"/>
    <w:rsid w:val="00865736"/>
    <w:rsid w:val="00865813"/>
    <w:rsid w:val="008658F9"/>
    <w:rsid w:val="00865A6B"/>
    <w:rsid w:val="00865BAE"/>
    <w:rsid w:val="00866530"/>
    <w:rsid w:val="00866DDC"/>
    <w:rsid w:val="00866EBD"/>
    <w:rsid w:val="00867342"/>
    <w:rsid w:val="0086757F"/>
    <w:rsid w:val="00867613"/>
    <w:rsid w:val="00867720"/>
    <w:rsid w:val="00867BED"/>
    <w:rsid w:val="00867DEF"/>
    <w:rsid w:val="00870005"/>
    <w:rsid w:val="00870532"/>
    <w:rsid w:val="0087058C"/>
    <w:rsid w:val="008705BC"/>
    <w:rsid w:val="00870760"/>
    <w:rsid w:val="00870D5C"/>
    <w:rsid w:val="00871174"/>
    <w:rsid w:val="008711A1"/>
    <w:rsid w:val="00871A32"/>
    <w:rsid w:val="00871C01"/>
    <w:rsid w:val="00871D66"/>
    <w:rsid w:val="00871DF8"/>
    <w:rsid w:val="00872512"/>
    <w:rsid w:val="00872B43"/>
    <w:rsid w:val="00873003"/>
    <w:rsid w:val="0087327D"/>
    <w:rsid w:val="0087340E"/>
    <w:rsid w:val="00873465"/>
    <w:rsid w:val="00873660"/>
    <w:rsid w:val="008736D6"/>
    <w:rsid w:val="00873ADC"/>
    <w:rsid w:val="00874074"/>
    <w:rsid w:val="0087422E"/>
    <w:rsid w:val="00874518"/>
    <w:rsid w:val="00874979"/>
    <w:rsid w:val="00874D12"/>
    <w:rsid w:val="008750A9"/>
    <w:rsid w:val="0087537A"/>
    <w:rsid w:val="008754D6"/>
    <w:rsid w:val="008758A0"/>
    <w:rsid w:val="008758CB"/>
    <w:rsid w:val="00875D8C"/>
    <w:rsid w:val="00876117"/>
    <w:rsid w:val="00876258"/>
    <w:rsid w:val="00876319"/>
    <w:rsid w:val="0087636D"/>
    <w:rsid w:val="008763C9"/>
    <w:rsid w:val="00876423"/>
    <w:rsid w:val="0087647A"/>
    <w:rsid w:val="00876508"/>
    <w:rsid w:val="0087667C"/>
    <w:rsid w:val="00876864"/>
    <w:rsid w:val="00876C0F"/>
    <w:rsid w:val="00876F88"/>
    <w:rsid w:val="0087720B"/>
    <w:rsid w:val="008772EB"/>
    <w:rsid w:val="00877410"/>
    <w:rsid w:val="00877641"/>
    <w:rsid w:val="00877692"/>
    <w:rsid w:val="008776DF"/>
    <w:rsid w:val="00877BD3"/>
    <w:rsid w:val="00877D8E"/>
    <w:rsid w:val="00877E81"/>
    <w:rsid w:val="00880149"/>
    <w:rsid w:val="00880331"/>
    <w:rsid w:val="00880461"/>
    <w:rsid w:val="008804FA"/>
    <w:rsid w:val="00880580"/>
    <w:rsid w:val="008807F0"/>
    <w:rsid w:val="00880A2B"/>
    <w:rsid w:val="00880A8C"/>
    <w:rsid w:val="00880C5B"/>
    <w:rsid w:val="00880D46"/>
    <w:rsid w:val="00880F67"/>
    <w:rsid w:val="00881796"/>
    <w:rsid w:val="00881918"/>
    <w:rsid w:val="008820E4"/>
    <w:rsid w:val="00882409"/>
    <w:rsid w:val="00882A82"/>
    <w:rsid w:val="00883040"/>
    <w:rsid w:val="00883155"/>
    <w:rsid w:val="008831FE"/>
    <w:rsid w:val="00883205"/>
    <w:rsid w:val="00883231"/>
    <w:rsid w:val="008834A9"/>
    <w:rsid w:val="0088371A"/>
    <w:rsid w:val="00883867"/>
    <w:rsid w:val="00883DFF"/>
    <w:rsid w:val="00884304"/>
    <w:rsid w:val="008845F7"/>
    <w:rsid w:val="00884636"/>
    <w:rsid w:val="00884C8F"/>
    <w:rsid w:val="00884D69"/>
    <w:rsid w:val="0088503F"/>
    <w:rsid w:val="00885334"/>
    <w:rsid w:val="00885564"/>
    <w:rsid w:val="00885B8D"/>
    <w:rsid w:val="00885FCF"/>
    <w:rsid w:val="008860AD"/>
    <w:rsid w:val="008860D2"/>
    <w:rsid w:val="00886136"/>
    <w:rsid w:val="008869A5"/>
    <w:rsid w:val="00886AFB"/>
    <w:rsid w:val="008871F7"/>
    <w:rsid w:val="008872E3"/>
    <w:rsid w:val="00887518"/>
    <w:rsid w:val="00887970"/>
    <w:rsid w:val="00887A7B"/>
    <w:rsid w:val="00890211"/>
    <w:rsid w:val="0089074F"/>
    <w:rsid w:val="00890CF8"/>
    <w:rsid w:val="00890DA7"/>
    <w:rsid w:val="008910CB"/>
    <w:rsid w:val="0089207B"/>
    <w:rsid w:val="0089212D"/>
    <w:rsid w:val="00892214"/>
    <w:rsid w:val="00892901"/>
    <w:rsid w:val="00892BBB"/>
    <w:rsid w:val="00892DC0"/>
    <w:rsid w:val="0089320C"/>
    <w:rsid w:val="00893976"/>
    <w:rsid w:val="00893A7E"/>
    <w:rsid w:val="00893C22"/>
    <w:rsid w:val="008942AD"/>
    <w:rsid w:val="00894504"/>
    <w:rsid w:val="00894AB8"/>
    <w:rsid w:val="00894D3E"/>
    <w:rsid w:val="00894F03"/>
    <w:rsid w:val="00894F87"/>
    <w:rsid w:val="008951C4"/>
    <w:rsid w:val="008951E2"/>
    <w:rsid w:val="00895444"/>
    <w:rsid w:val="00895479"/>
    <w:rsid w:val="00895691"/>
    <w:rsid w:val="00895BC4"/>
    <w:rsid w:val="00895CE3"/>
    <w:rsid w:val="0089622A"/>
    <w:rsid w:val="0089638A"/>
    <w:rsid w:val="008964D0"/>
    <w:rsid w:val="008968E9"/>
    <w:rsid w:val="00896D51"/>
    <w:rsid w:val="00896E84"/>
    <w:rsid w:val="00896E98"/>
    <w:rsid w:val="00897019"/>
    <w:rsid w:val="00897590"/>
    <w:rsid w:val="00897969"/>
    <w:rsid w:val="00897B16"/>
    <w:rsid w:val="00897CD6"/>
    <w:rsid w:val="008A04EE"/>
    <w:rsid w:val="008A067C"/>
    <w:rsid w:val="008A0906"/>
    <w:rsid w:val="008A0A67"/>
    <w:rsid w:val="008A115B"/>
    <w:rsid w:val="008A12CF"/>
    <w:rsid w:val="008A14A5"/>
    <w:rsid w:val="008A14A9"/>
    <w:rsid w:val="008A14AB"/>
    <w:rsid w:val="008A16C2"/>
    <w:rsid w:val="008A178F"/>
    <w:rsid w:val="008A1874"/>
    <w:rsid w:val="008A198F"/>
    <w:rsid w:val="008A1A74"/>
    <w:rsid w:val="008A1BFB"/>
    <w:rsid w:val="008A20A7"/>
    <w:rsid w:val="008A2272"/>
    <w:rsid w:val="008A26F5"/>
    <w:rsid w:val="008A2B48"/>
    <w:rsid w:val="008A2F40"/>
    <w:rsid w:val="008A3657"/>
    <w:rsid w:val="008A38BB"/>
    <w:rsid w:val="008A39DC"/>
    <w:rsid w:val="008A3B24"/>
    <w:rsid w:val="008A3BFA"/>
    <w:rsid w:val="008A4960"/>
    <w:rsid w:val="008A4E84"/>
    <w:rsid w:val="008A519C"/>
    <w:rsid w:val="008A5218"/>
    <w:rsid w:val="008A533A"/>
    <w:rsid w:val="008A53AB"/>
    <w:rsid w:val="008A5781"/>
    <w:rsid w:val="008A5881"/>
    <w:rsid w:val="008A5B6E"/>
    <w:rsid w:val="008A69FB"/>
    <w:rsid w:val="008A6CFA"/>
    <w:rsid w:val="008A6D5B"/>
    <w:rsid w:val="008A70BD"/>
    <w:rsid w:val="008A72B6"/>
    <w:rsid w:val="008B02DF"/>
    <w:rsid w:val="008B0413"/>
    <w:rsid w:val="008B0651"/>
    <w:rsid w:val="008B0699"/>
    <w:rsid w:val="008B0853"/>
    <w:rsid w:val="008B1292"/>
    <w:rsid w:val="008B13E2"/>
    <w:rsid w:val="008B154B"/>
    <w:rsid w:val="008B158A"/>
    <w:rsid w:val="008B16D8"/>
    <w:rsid w:val="008B18EE"/>
    <w:rsid w:val="008B1C88"/>
    <w:rsid w:val="008B1C8F"/>
    <w:rsid w:val="008B1DA9"/>
    <w:rsid w:val="008B1F68"/>
    <w:rsid w:val="008B2067"/>
    <w:rsid w:val="008B20A2"/>
    <w:rsid w:val="008B2124"/>
    <w:rsid w:val="008B26A2"/>
    <w:rsid w:val="008B2AA3"/>
    <w:rsid w:val="008B2CD6"/>
    <w:rsid w:val="008B31CC"/>
    <w:rsid w:val="008B36D9"/>
    <w:rsid w:val="008B3745"/>
    <w:rsid w:val="008B3A19"/>
    <w:rsid w:val="008B401F"/>
    <w:rsid w:val="008B441C"/>
    <w:rsid w:val="008B458E"/>
    <w:rsid w:val="008B4649"/>
    <w:rsid w:val="008B481D"/>
    <w:rsid w:val="008B4E96"/>
    <w:rsid w:val="008B4F0B"/>
    <w:rsid w:val="008B541B"/>
    <w:rsid w:val="008B6272"/>
    <w:rsid w:val="008B639B"/>
    <w:rsid w:val="008B654E"/>
    <w:rsid w:val="008B6679"/>
    <w:rsid w:val="008B6750"/>
    <w:rsid w:val="008B6941"/>
    <w:rsid w:val="008B6F51"/>
    <w:rsid w:val="008B7715"/>
    <w:rsid w:val="008B797E"/>
    <w:rsid w:val="008B7AB3"/>
    <w:rsid w:val="008B7ED5"/>
    <w:rsid w:val="008B7F03"/>
    <w:rsid w:val="008C0080"/>
    <w:rsid w:val="008C0147"/>
    <w:rsid w:val="008C02B7"/>
    <w:rsid w:val="008C0651"/>
    <w:rsid w:val="008C0821"/>
    <w:rsid w:val="008C09D7"/>
    <w:rsid w:val="008C0ECF"/>
    <w:rsid w:val="008C1043"/>
    <w:rsid w:val="008C12CD"/>
    <w:rsid w:val="008C179B"/>
    <w:rsid w:val="008C185F"/>
    <w:rsid w:val="008C1B33"/>
    <w:rsid w:val="008C1BAE"/>
    <w:rsid w:val="008C1BCB"/>
    <w:rsid w:val="008C1ECC"/>
    <w:rsid w:val="008C2118"/>
    <w:rsid w:val="008C301C"/>
    <w:rsid w:val="008C3102"/>
    <w:rsid w:val="008C32F5"/>
    <w:rsid w:val="008C34CF"/>
    <w:rsid w:val="008C39C3"/>
    <w:rsid w:val="008C3A3C"/>
    <w:rsid w:val="008C3D37"/>
    <w:rsid w:val="008C404B"/>
    <w:rsid w:val="008C424D"/>
    <w:rsid w:val="008C43A3"/>
    <w:rsid w:val="008C43D8"/>
    <w:rsid w:val="008C4407"/>
    <w:rsid w:val="008C4895"/>
    <w:rsid w:val="008C524A"/>
    <w:rsid w:val="008C5270"/>
    <w:rsid w:val="008C5347"/>
    <w:rsid w:val="008C5836"/>
    <w:rsid w:val="008C5866"/>
    <w:rsid w:val="008C5B2D"/>
    <w:rsid w:val="008C6370"/>
    <w:rsid w:val="008C6456"/>
    <w:rsid w:val="008C6577"/>
    <w:rsid w:val="008C66EE"/>
    <w:rsid w:val="008C677F"/>
    <w:rsid w:val="008C6B41"/>
    <w:rsid w:val="008C6BFC"/>
    <w:rsid w:val="008C6CD1"/>
    <w:rsid w:val="008C77D5"/>
    <w:rsid w:val="008C7927"/>
    <w:rsid w:val="008C7A96"/>
    <w:rsid w:val="008C7CA0"/>
    <w:rsid w:val="008D0075"/>
    <w:rsid w:val="008D065B"/>
    <w:rsid w:val="008D0E90"/>
    <w:rsid w:val="008D14FA"/>
    <w:rsid w:val="008D17AE"/>
    <w:rsid w:val="008D2149"/>
    <w:rsid w:val="008D21EE"/>
    <w:rsid w:val="008D22BE"/>
    <w:rsid w:val="008D2B44"/>
    <w:rsid w:val="008D2DF7"/>
    <w:rsid w:val="008D2F33"/>
    <w:rsid w:val="008D2F74"/>
    <w:rsid w:val="008D2FB3"/>
    <w:rsid w:val="008D33ED"/>
    <w:rsid w:val="008D355E"/>
    <w:rsid w:val="008D371D"/>
    <w:rsid w:val="008D3C4C"/>
    <w:rsid w:val="008D3D1F"/>
    <w:rsid w:val="008D3D56"/>
    <w:rsid w:val="008D3E02"/>
    <w:rsid w:val="008D3F2A"/>
    <w:rsid w:val="008D3FCE"/>
    <w:rsid w:val="008D430E"/>
    <w:rsid w:val="008D43BA"/>
    <w:rsid w:val="008D4E45"/>
    <w:rsid w:val="008D4F33"/>
    <w:rsid w:val="008D53A9"/>
    <w:rsid w:val="008D5624"/>
    <w:rsid w:val="008D588C"/>
    <w:rsid w:val="008D5917"/>
    <w:rsid w:val="008D5DCF"/>
    <w:rsid w:val="008D5E35"/>
    <w:rsid w:val="008D5F97"/>
    <w:rsid w:val="008D6052"/>
    <w:rsid w:val="008D61E2"/>
    <w:rsid w:val="008D6711"/>
    <w:rsid w:val="008D6870"/>
    <w:rsid w:val="008D6973"/>
    <w:rsid w:val="008D69AE"/>
    <w:rsid w:val="008D6CA3"/>
    <w:rsid w:val="008D7007"/>
    <w:rsid w:val="008D70EC"/>
    <w:rsid w:val="008D746D"/>
    <w:rsid w:val="008D74B6"/>
    <w:rsid w:val="008D76F4"/>
    <w:rsid w:val="008D7753"/>
    <w:rsid w:val="008D78E3"/>
    <w:rsid w:val="008D78EB"/>
    <w:rsid w:val="008D7E6F"/>
    <w:rsid w:val="008E0142"/>
    <w:rsid w:val="008E0388"/>
    <w:rsid w:val="008E0DBC"/>
    <w:rsid w:val="008E0E2A"/>
    <w:rsid w:val="008E179D"/>
    <w:rsid w:val="008E1B3A"/>
    <w:rsid w:val="008E2952"/>
    <w:rsid w:val="008E3105"/>
    <w:rsid w:val="008E3277"/>
    <w:rsid w:val="008E3450"/>
    <w:rsid w:val="008E34DE"/>
    <w:rsid w:val="008E3BDB"/>
    <w:rsid w:val="008E3F9C"/>
    <w:rsid w:val="008E4869"/>
    <w:rsid w:val="008E488E"/>
    <w:rsid w:val="008E49D8"/>
    <w:rsid w:val="008E4BE5"/>
    <w:rsid w:val="008E4D06"/>
    <w:rsid w:val="008E5086"/>
    <w:rsid w:val="008E550A"/>
    <w:rsid w:val="008E56D5"/>
    <w:rsid w:val="008E5A2E"/>
    <w:rsid w:val="008E5ABE"/>
    <w:rsid w:val="008E5B62"/>
    <w:rsid w:val="008E5EB0"/>
    <w:rsid w:val="008E63FE"/>
    <w:rsid w:val="008E68BE"/>
    <w:rsid w:val="008E737F"/>
    <w:rsid w:val="008E78D5"/>
    <w:rsid w:val="008E7AC4"/>
    <w:rsid w:val="008E7C26"/>
    <w:rsid w:val="008E7D62"/>
    <w:rsid w:val="008F0396"/>
    <w:rsid w:val="008F0961"/>
    <w:rsid w:val="008F0C63"/>
    <w:rsid w:val="008F1050"/>
    <w:rsid w:val="008F1160"/>
    <w:rsid w:val="008F1774"/>
    <w:rsid w:val="008F18BD"/>
    <w:rsid w:val="008F18F2"/>
    <w:rsid w:val="008F2137"/>
    <w:rsid w:val="008F21D4"/>
    <w:rsid w:val="008F2433"/>
    <w:rsid w:val="008F2464"/>
    <w:rsid w:val="008F24AF"/>
    <w:rsid w:val="008F2524"/>
    <w:rsid w:val="008F2838"/>
    <w:rsid w:val="008F2AB8"/>
    <w:rsid w:val="008F2D23"/>
    <w:rsid w:val="008F2F1B"/>
    <w:rsid w:val="008F2FE2"/>
    <w:rsid w:val="008F31D4"/>
    <w:rsid w:val="008F361E"/>
    <w:rsid w:val="008F3A02"/>
    <w:rsid w:val="008F427C"/>
    <w:rsid w:val="008F42EF"/>
    <w:rsid w:val="008F45DD"/>
    <w:rsid w:val="008F464B"/>
    <w:rsid w:val="008F4A63"/>
    <w:rsid w:val="008F4BAE"/>
    <w:rsid w:val="008F4C40"/>
    <w:rsid w:val="008F4EF0"/>
    <w:rsid w:val="008F53AB"/>
    <w:rsid w:val="008F56F4"/>
    <w:rsid w:val="008F5D2B"/>
    <w:rsid w:val="008F5D2C"/>
    <w:rsid w:val="008F5EE9"/>
    <w:rsid w:val="008F5F75"/>
    <w:rsid w:val="008F5FD6"/>
    <w:rsid w:val="008F61D6"/>
    <w:rsid w:val="008F666C"/>
    <w:rsid w:val="008F6710"/>
    <w:rsid w:val="008F68C4"/>
    <w:rsid w:val="008F68F0"/>
    <w:rsid w:val="008F68FD"/>
    <w:rsid w:val="008F6C15"/>
    <w:rsid w:val="008F6E4A"/>
    <w:rsid w:val="008F6E7D"/>
    <w:rsid w:val="008F70CA"/>
    <w:rsid w:val="008F7207"/>
    <w:rsid w:val="008F72A6"/>
    <w:rsid w:val="008F76AB"/>
    <w:rsid w:val="008F7823"/>
    <w:rsid w:val="008F7B8B"/>
    <w:rsid w:val="008F7DEB"/>
    <w:rsid w:val="008F7F19"/>
    <w:rsid w:val="009004A3"/>
    <w:rsid w:val="009004C2"/>
    <w:rsid w:val="0090078E"/>
    <w:rsid w:val="00900947"/>
    <w:rsid w:val="00900ADD"/>
    <w:rsid w:val="0090149B"/>
    <w:rsid w:val="00901868"/>
    <w:rsid w:val="009019A5"/>
    <w:rsid w:val="00901FD1"/>
    <w:rsid w:val="0090226B"/>
    <w:rsid w:val="009022F2"/>
    <w:rsid w:val="00902BAB"/>
    <w:rsid w:val="00902F99"/>
    <w:rsid w:val="0090341E"/>
    <w:rsid w:val="00903536"/>
    <w:rsid w:val="009037BF"/>
    <w:rsid w:val="009037E5"/>
    <w:rsid w:val="00903850"/>
    <w:rsid w:val="00903C94"/>
    <w:rsid w:val="00903CA7"/>
    <w:rsid w:val="00904055"/>
    <w:rsid w:val="009041A8"/>
    <w:rsid w:val="009047E7"/>
    <w:rsid w:val="00904D01"/>
    <w:rsid w:val="00904DFA"/>
    <w:rsid w:val="00904F0B"/>
    <w:rsid w:val="00905098"/>
    <w:rsid w:val="00905417"/>
    <w:rsid w:val="00905635"/>
    <w:rsid w:val="0090576E"/>
    <w:rsid w:val="00905859"/>
    <w:rsid w:val="009059C0"/>
    <w:rsid w:val="00905C3F"/>
    <w:rsid w:val="00905DFC"/>
    <w:rsid w:val="00905F56"/>
    <w:rsid w:val="00905FB2"/>
    <w:rsid w:val="0090637C"/>
    <w:rsid w:val="00906460"/>
    <w:rsid w:val="009064F4"/>
    <w:rsid w:val="00906B6E"/>
    <w:rsid w:val="00906CC0"/>
    <w:rsid w:val="00906F8B"/>
    <w:rsid w:val="00907230"/>
    <w:rsid w:val="0090779F"/>
    <w:rsid w:val="00907D58"/>
    <w:rsid w:val="009103F1"/>
    <w:rsid w:val="0091073D"/>
    <w:rsid w:val="009108A1"/>
    <w:rsid w:val="00910EE3"/>
    <w:rsid w:val="00911338"/>
    <w:rsid w:val="0091139C"/>
    <w:rsid w:val="009118A1"/>
    <w:rsid w:val="00911DE3"/>
    <w:rsid w:val="00911F69"/>
    <w:rsid w:val="00912106"/>
    <w:rsid w:val="009121CC"/>
    <w:rsid w:val="00912663"/>
    <w:rsid w:val="00912F95"/>
    <w:rsid w:val="009134D9"/>
    <w:rsid w:val="009135F9"/>
    <w:rsid w:val="00913A68"/>
    <w:rsid w:val="00913A8E"/>
    <w:rsid w:val="00913F90"/>
    <w:rsid w:val="0091418F"/>
    <w:rsid w:val="00914A66"/>
    <w:rsid w:val="00914F01"/>
    <w:rsid w:val="00915386"/>
    <w:rsid w:val="009155F3"/>
    <w:rsid w:val="009158D1"/>
    <w:rsid w:val="00915945"/>
    <w:rsid w:val="00915C0A"/>
    <w:rsid w:val="00915EEB"/>
    <w:rsid w:val="00915F81"/>
    <w:rsid w:val="009160C8"/>
    <w:rsid w:val="0091633E"/>
    <w:rsid w:val="009167EF"/>
    <w:rsid w:val="0091698F"/>
    <w:rsid w:val="00916BFD"/>
    <w:rsid w:val="00916C44"/>
    <w:rsid w:val="00916CDF"/>
    <w:rsid w:val="00916DA4"/>
    <w:rsid w:val="00917203"/>
    <w:rsid w:val="0091746F"/>
    <w:rsid w:val="009174DE"/>
    <w:rsid w:val="0091786F"/>
    <w:rsid w:val="00917F01"/>
    <w:rsid w:val="00917F40"/>
    <w:rsid w:val="00920155"/>
    <w:rsid w:val="00920670"/>
    <w:rsid w:val="009206DD"/>
    <w:rsid w:val="0092096C"/>
    <w:rsid w:val="00920D84"/>
    <w:rsid w:val="00920F7B"/>
    <w:rsid w:val="00921216"/>
    <w:rsid w:val="0092162D"/>
    <w:rsid w:val="0092167E"/>
    <w:rsid w:val="00921BC5"/>
    <w:rsid w:val="00921F1F"/>
    <w:rsid w:val="00922225"/>
    <w:rsid w:val="00922762"/>
    <w:rsid w:val="00922BEC"/>
    <w:rsid w:val="009239B0"/>
    <w:rsid w:val="00923CF2"/>
    <w:rsid w:val="00923D98"/>
    <w:rsid w:val="00924215"/>
    <w:rsid w:val="009244AC"/>
    <w:rsid w:val="00924750"/>
    <w:rsid w:val="009247C2"/>
    <w:rsid w:val="00924932"/>
    <w:rsid w:val="00924AD7"/>
    <w:rsid w:val="00924E37"/>
    <w:rsid w:val="00924E8E"/>
    <w:rsid w:val="0092524C"/>
    <w:rsid w:val="009254DE"/>
    <w:rsid w:val="00925621"/>
    <w:rsid w:val="0092587F"/>
    <w:rsid w:val="00925906"/>
    <w:rsid w:val="00925A34"/>
    <w:rsid w:val="00925B95"/>
    <w:rsid w:val="00925F04"/>
    <w:rsid w:val="009261DF"/>
    <w:rsid w:val="00926618"/>
    <w:rsid w:val="0092663A"/>
    <w:rsid w:val="00926881"/>
    <w:rsid w:val="0092698B"/>
    <w:rsid w:val="00926E2A"/>
    <w:rsid w:val="00926FB4"/>
    <w:rsid w:val="0092729D"/>
    <w:rsid w:val="00927358"/>
    <w:rsid w:val="00927903"/>
    <w:rsid w:val="00927B58"/>
    <w:rsid w:val="00927EB5"/>
    <w:rsid w:val="00927F79"/>
    <w:rsid w:val="009309BF"/>
    <w:rsid w:val="00930DDC"/>
    <w:rsid w:val="0093129D"/>
    <w:rsid w:val="0093137B"/>
    <w:rsid w:val="00931783"/>
    <w:rsid w:val="00931BB7"/>
    <w:rsid w:val="00931E37"/>
    <w:rsid w:val="009321A6"/>
    <w:rsid w:val="0093299B"/>
    <w:rsid w:val="00932A53"/>
    <w:rsid w:val="00932F0A"/>
    <w:rsid w:val="00933239"/>
    <w:rsid w:val="00933496"/>
    <w:rsid w:val="0093367C"/>
    <w:rsid w:val="0093372F"/>
    <w:rsid w:val="009339FA"/>
    <w:rsid w:val="00933D41"/>
    <w:rsid w:val="00933E27"/>
    <w:rsid w:val="00933F9A"/>
    <w:rsid w:val="00934281"/>
    <w:rsid w:val="0093438B"/>
    <w:rsid w:val="00934918"/>
    <w:rsid w:val="0093491C"/>
    <w:rsid w:val="00934C96"/>
    <w:rsid w:val="00934DBF"/>
    <w:rsid w:val="00935105"/>
    <w:rsid w:val="00935220"/>
    <w:rsid w:val="00935ADE"/>
    <w:rsid w:val="00935B2A"/>
    <w:rsid w:val="0093635C"/>
    <w:rsid w:val="009367EC"/>
    <w:rsid w:val="00936809"/>
    <w:rsid w:val="00936C40"/>
    <w:rsid w:val="00936C44"/>
    <w:rsid w:val="00937050"/>
    <w:rsid w:val="009370EF"/>
    <w:rsid w:val="00937EB4"/>
    <w:rsid w:val="009402C4"/>
    <w:rsid w:val="0094118C"/>
    <w:rsid w:val="00941330"/>
    <w:rsid w:val="009414C7"/>
    <w:rsid w:val="009414CF"/>
    <w:rsid w:val="0094173F"/>
    <w:rsid w:val="00941CBD"/>
    <w:rsid w:val="00941F5A"/>
    <w:rsid w:val="00942423"/>
    <w:rsid w:val="00942715"/>
    <w:rsid w:val="00942899"/>
    <w:rsid w:val="009429D0"/>
    <w:rsid w:val="00942DFD"/>
    <w:rsid w:val="00942FA7"/>
    <w:rsid w:val="009432D9"/>
    <w:rsid w:val="00943325"/>
    <w:rsid w:val="0094380E"/>
    <w:rsid w:val="00943C05"/>
    <w:rsid w:val="00944798"/>
    <w:rsid w:val="00944962"/>
    <w:rsid w:val="009457B3"/>
    <w:rsid w:val="009457FD"/>
    <w:rsid w:val="00945842"/>
    <w:rsid w:val="009459E6"/>
    <w:rsid w:val="00945A3D"/>
    <w:rsid w:val="00946052"/>
    <w:rsid w:val="009460BD"/>
    <w:rsid w:val="009461A9"/>
    <w:rsid w:val="009462E3"/>
    <w:rsid w:val="00946482"/>
    <w:rsid w:val="009464C9"/>
    <w:rsid w:val="00946584"/>
    <w:rsid w:val="00946856"/>
    <w:rsid w:val="009468DE"/>
    <w:rsid w:val="00946905"/>
    <w:rsid w:val="00946965"/>
    <w:rsid w:val="0094716E"/>
    <w:rsid w:val="0094762D"/>
    <w:rsid w:val="00947678"/>
    <w:rsid w:val="00947682"/>
    <w:rsid w:val="00947847"/>
    <w:rsid w:val="00947B0C"/>
    <w:rsid w:val="00947B46"/>
    <w:rsid w:val="00947C10"/>
    <w:rsid w:val="00947D50"/>
    <w:rsid w:val="00950065"/>
    <w:rsid w:val="00950699"/>
    <w:rsid w:val="009506EE"/>
    <w:rsid w:val="00950A00"/>
    <w:rsid w:val="00951347"/>
    <w:rsid w:val="00951375"/>
    <w:rsid w:val="0095162B"/>
    <w:rsid w:val="009516C6"/>
    <w:rsid w:val="00951864"/>
    <w:rsid w:val="00951A53"/>
    <w:rsid w:val="00951AF0"/>
    <w:rsid w:val="00951E79"/>
    <w:rsid w:val="00951EDC"/>
    <w:rsid w:val="0095221B"/>
    <w:rsid w:val="00952382"/>
    <w:rsid w:val="009525D3"/>
    <w:rsid w:val="00952770"/>
    <w:rsid w:val="00952777"/>
    <w:rsid w:val="009530C5"/>
    <w:rsid w:val="009531D3"/>
    <w:rsid w:val="009535BB"/>
    <w:rsid w:val="00953619"/>
    <w:rsid w:val="0095376E"/>
    <w:rsid w:val="009538C2"/>
    <w:rsid w:val="009538E2"/>
    <w:rsid w:val="0095397E"/>
    <w:rsid w:val="00953A0E"/>
    <w:rsid w:val="00953A6C"/>
    <w:rsid w:val="00953CCF"/>
    <w:rsid w:val="00953D42"/>
    <w:rsid w:val="0095448E"/>
    <w:rsid w:val="009546A6"/>
    <w:rsid w:val="009548CB"/>
    <w:rsid w:val="00954939"/>
    <w:rsid w:val="00954BDE"/>
    <w:rsid w:val="00954CDA"/>
    <w:rsid w:val="00954CEA"/>
    <w:rsid w:val="00954D80"/>
    <w:rsid w:val="00955006"/>
    <w:rsid w:val="009553C2"/>
    <w:rsid w:val="00955521"/>
    <w:rsid w:val="00955C8B"/>
    <w:rsid w:val="00956387"/>
    <w:rsid w:val="0095658D"/>
    <w:rsid w:val="009566BB"/>
    <w:rsid w:val="0095678D"/>
    <w:rsid w:val="009569A3"/>
    <w:rsid w:val="00956BCD"/>
    <w:rsid w:val="00956BF3"/>
    <w:rsid w:val="00956D25"/>
    <w:rsid w:val="00956E4E"/>
    <w:rsid w:val="00956EA5"/>
    <w:rsid w:val="00957391"/>
    <w:rsid w:val="009573E1"/>
    <w:rsid w:val="0095785F"/>
    <w:rsid w:val="00957924"/>
    <w:rsid w:val="00957D1C"/>
    <w:rsid w:val="009604BD"/>
    <w:rsid w:val="00960547"/>
    <w:rsid w:val="00960837"/>
    <w:rsid w:val="00960953"/>
    <w:rsid w:val="00960BB5"/>
    <w:rsid w:val="00960BD6"/>
    <w:rsid w:val="00960EC4"/>
    <w:rsid w:val="00961449"/>
    <w:rsid w:val="00961955"/>
    <w:rsid w:val="009619DA"/>
    <w:rsid w:val="00961B2F"/>
    <w:rsid w:val="00962258"/>
    <w:rsid w:val="00962EE9"/>
    <w:rsid w:val="0096310B"/>
    <w:rsid w:val="009637D6"/>
    <w:rsid w:val="009638E8"/>
    <w:rsid w:val="00963A98"/>
    <w:rsid w:val="009640D0"/>
    <w:rsid w:val="009644A7"/>
    <w:rsid w:val="00964598"/>
    <w:rsid w:val="00964601"/>
    <w:rsid w:val="009646FC"/>
    <w:rsid w:val="00964859"/>
    <w:rsid w:val="00964890"/>
    <w:rsid w:val="00964A03"/>
    <w:rsid w:val="00964B48"/>
    <w:rsid w:val="00964E6F"/>
    <w:rsid w:val="00964EA5"/>
    <w:rsid w:val="0096531B"/>
    <w:rsid w:val="00965435"/>
    <w:rsid w:val="00965A49"/>
    <w:rsid w:val="00965D08"/>
    <w:rsid w:val="00966168"/>
    <w:rsid w:val="0096629A"/>
    <w:rsid w:val="0096634F"/>
    <w:rsid w:val="00966393"/>
    <w:rsid w:val="009669B8"/>
    <w:rsid w:val="00967136"/>
    <w:rsid w:val="00967425"/>
    <w:rsid w:val="00967508"/>
    <w:rsid w:val="0096753C"/>
    <w:rsid w:val="009676BB"/>
    <w:rsid w:val="00967A1A"/>
    <w:rsid w:val="00967A53"/>
    <w:rsid w:val="00967F79"/>
    <w:rsid w:val="009700B8"/>
    <w:rsid w:val="00970163"/>
    <w:rsid w:val="00970B9A"/>
    <w:rsid w:val="00970BF0"/>
    <w:rsid w:val="00971072"/>
    <w:rsid w:val="0097113A"/>
    <w:rsid w:val="00971152"/>
    <w:rsid w:val="0097117B"/>
    <w:rsid w:val="00971751"/>
    <w:rsid w:val="00971774"/>
    <w:rsid w:val="0097178E"/>
    <w:rsid w:val="00971DFF"/>
    <w:rsid w:val="00972C50"/>
    <w:rsid w:val="00972C60"/>
    <w:rsid w:val="00972D81"/>
    <w:rsid w:val="00972F39"/>
    <w:rsid w:val="009730EC"/>
    <w:rsid w:val="0097316A"/>
    <w:rsid w:val="0097317F"/>
    <w:rsid w:val="00973231"/>
    <w:rsid w:val="009732D6"/>
    <w:rsid w:val="0097337D"/>
    <w:rsid w:val="009733E3"/>
    <w:rsid w:val="0097347C"/>
    <w:rsid w:val="0097388B"/>
    <w:rsid w:val="00973AA1"/>
    <w:rsid w:val="00973C3C"/>
    <w:rsid w:val="00973C6E"/>
    <w:rsid w:val="009742B9"/>
    <w:rsid w:val="0097430B"/>
    <w:rsid w:val="00974395"/>
    <w:rsid w:val="00974961"/>
    <w:rsid w:val="00974B84"/>
    <w:rsid w:val="00974CA6"/>
    <w:rsid w:val="00974DBB"/>
    <w:rsid w:val="00975366"/>
    <w:rsid w:val="0097560A"/>
    <w:rsid w:val="0097561A"/>
    <w:rsid w:val="00975767"/>
    <w:rsid w:val="00975900"/>
    <w:rsid w:val="00975A68"/>
    <w:rsid w:val="00975A91"/>
    <w:rsid w:val="009760A0"/>
    <w:rsid w:val="00976455"/>
    <w:rsid w:val="0097655B"/>
    <w:rsid w:val="00976B4E"/>
    <w:rsid w:val="00976E3F"/>
    <w:rsid w:val="00976EC1"/>
    <w:rsid w:val="009771AE"/>
    <w:rsid w:val="009773C7"/>
    <w:rsid w:val="00977507"/>
    <w:rsid w:val="0097763C"/>
    <w:rsid w:val="009777A4"/>
    <w:rsid w:val="009778ED"/>
    <w:rsid w:val="00977A52"/>
    <w:rsid w:val="00977DF8"/>
    <w:rsid w:val="00977E2A"/>
    <w:rsid w:val="00977EAE"/>
    <w:rsid w:val="009805E0"/>
    <w:rsid w:val="00980AB7"/>
    <w:rsid w:val="009810C4"/>
    <w:rsid w:val="009810E7"/>
    <w:rsid w:val="0098163A"/>
    <w:rsid w:val="00981D54"/>
    <w:rsid w:val="00981F8B"/>
    <w:rsid w:val="00982405"/>
    <w:rsid w:val="009824BC"/>
    <w:rsid w:val="009824D9"/>
    <w:rsid w:val="00982945"/>
    <w:rsid w:val="00982B37"/>
    <w:rsid w:val="00982B39"/>
    <w:rsid w:val="009836C6"/>
    <w:rsid w:val="00983B84"/>
    <w:rsid w:val="00983B9E"/>
    <w:rsid w:val="00983C94"/>
    <w:rsid w:val="00984412"/>
    <w:rsid w:val="00984659"/>
    <w:rsid w:val="009846AC"/>
    <w:rsid w:val="00984F6E"/>
    <w:rsid w:val="00985E26"/>
    <w:rsid w:val="0098615E"/>
    <w:rsid w:val="00986167"/>
    <w:rsid w:val="009867E4"/>
    <w:rsid w:val="00986A16"/>
    <w:rsid w:val="00986A79"/>
    <w:rsid w:val="00986C3C"/>
    <w:rsid w:val="009871D8"/>
    <w:rsid w:val="00987415"/>
    <w:rsid w:val="009875AD"/>
    <w:rsid w:val="009876B0"/>
    <w:rsid w:val="00987BAD"/>
    <w:rsid w:val="00987CC5"/>
    <w:rsid w:val="009905BE"/>
    <w:rsid w:val="00990701"/>
    <w:rsid w:val="00990B2A"/>
    <w:rsid w:val="00990B66"/>
    <w:rsid w:val="00990DE4"/>
    <w:rsid w:val="00990EBD"/>
    <w:rsid w:val="00991149"/>
    <w:rsid w:val="0099192B"/>
    <w:rsid w:val="00991DD0"/>
    <w:rsid w:val="00991EF7"/>
    <w:rsid w:val="009920A6"/>
    <w:rsid w:val="00992101"/>
    <w:rsid w:val="009921E9"/>
    <w:rsid w:val="009924B8"/>
    <w:rsid w:val="00992669"/>
    <w:rsid w:val="009928EB"/>
    <w:rsid w:val="00992B7A"/>
    <w:rsid w:val="00992CFD"/>
    <w:rsid w:val="00992ECC"/>
    <w:rsid w:val="00993012"/>
    <w:rsid w:val="00993106"/>
    <w:rsid w:val="0099377E"/>
    <w:rsid w:val="009938B1"/>
    <w:rsid w:val="00993B2F"/>
    <w:rsid w:val="00993BB2"/>
    <w:rsid w:val="00993FC9"/>
    <w:rsid w:val="0099449A"/>
    <w:rsid w:val="009944B4"/>
    <w:rsid w:val="00994615"/>
    <w:rsid w:val="00994B27"/>
    <w:rsid w:val="0099504E"/>
    <w:rsid w:val="009953FA"/>
    <w:rsid w:val="009958B8"/>
    <w:rsid w:val="00995A83"/>
    <w:rsid w:val="00995C45"/>
    <w:rsid w:val="009964B9"/>
    <w:rsid w:val="00996A9F"/>
    <w:rsid w:val="00996CC3"/>
    <w:rsid w:val="00996EFF"/>
    <w:rsid w:val="009976F5"/>
    <w:rsid w:val="009977D3"/>
    <w:rsid w:val="00997A41"/>
    <w:rsid w:val="00997C41"/>
    <w:rsid w:val="00997CE4"/>
    <w:rsid w:val="00997E20"/>
    <w:rsid w:val="00997EB1"/>
    <w:rsid w:val="009A011C"/>
    <w:rsid w:val="009A05E2"/>
    <w:rsid w:val="009A0666"/>
    <w:rsid w:val="009A0907"/>
    <w:rsid w:val="009A09CD"/>
    <w:rsid w:val="009A1285"/>
    <w:rsid w:val="009A1717"/>
    <w:rsid w:val="009A189C"/>
    <w:rsid w:val="009A18B4"/>
    <w:rsid w:val="009A19F6"/>
    <w:rsid w:val="009A1A08"/>
    <w:rsid w:val="009A1B9E"/>
    <w:rsid w:val="009A21E2"/>
    <w:rsid w:val="009A2211"/>
    <w:rsid w:val="009A225B"/>
    <w:rsid w:val="009A259A"/>
    <w:rsid w:val="009A2718"/>
    <w:rsid w:val="009A2DC4"/>
    <w:rsid w:val="009A2FBF"/>
    <w:rsid w:val="009A3382"/>
    <w:rsid w:val="009A3D9A"/>
    <w:rsid w:val="009A3E7A"/>
    <w:rsid w:val="009A4345"/>
    <w:rsid w:val="009A46FA"/>
    <w:rsid w:val="009A4BF5"/>
    <w:rsid w:val="009A4CFF"/>
    <w:rsid w:val="009A4E00"/>
    <w:rsid w:val="009A5470"/>
    <w:rsid w:val="009A560C"/>
    <w:rsid w:val="009A563A"/>
    <w:rsid w:val="009A5951"/>
    <w:rsid w:val="009A5AB1"/>
    <w:rsid w:val="009A5B77"/>
    <w:rsid w:val="009A5BD0"/>
    <w:rsid w:val="009A5FEE"/>
    <w:rsid w:val="009A610F"/>
    <w:rsid w:val="009A6215"/>
    <w:rsid w:val="009A63A6"/>
    <w:rsid w:val="009A6683"/>
    <w:rsid w:val="009A68C3"/>
    <w:rsid w:val="009A68C9"/>
    <w:rsid w:val="009A690D"/>
    <w:rsid w:val="009A6E22"/>
    <w:rsid w:val="009A7B46"/>
    <w:rsid w:val="009B0495"/>
    <w:rsid w:val="009B05B0"/>
    <w:rsid w:val="009B0648"/>
    <w:rsid w:val="009B07BD"/>
    <w:rsid w:val="009B0D97"/>
    <w:rsid w:val="009B0E75"/>
    <w:rsid w:val="009B10D5"/>
    <w:rsid w:val="009B1557"/>
    <w:rsid w:val="009B1886"/>
    <w:rsid w:val="009B18BC"/>
    <w:rsid w:val="009B20B5"/>
    <w:rsid w:val="009B23CD"/>
    <w:rsid w:val="009B245D"/>
    <w:rsid w:val="009B2496"/>
    <w:rsid w:val="009B2910"/>
    <w:rsid w:val="009B2D68"/>
    <w:rsid w:val="009B2F19"/>
    <w:rsid w:val="009B34A6"/>
    <w:rsid w:val="009B34E3"/>
    <w:rsid w:val="009B35C3"/>
    <w:rsid w:val="009B3BA6"/>
    <w:rsid w:val="009B4092"/>
    <w:rsid w:val="009B424A"/>
    <w:rsid w:val="009B42F0"/>
    <w:rsid w:val="009B46AC"/>
    <w:rsid w:val="009B53EC"/>
    <w:rsid w:val="009B5E59"/>
    <w:rsid w:val="009B68C5"/>
    <w:rsid w:val="009B6951"/>
    <w:rsid w:val="009B6AE0"/>
    <w:rsid w:val="009B6BB8"/>
    <w:rsid w:val="009B6D75"/>
    <w:rsid w:val="009B6E81"/>
    <w:rsid w:val="009B6FA3"/>
    <w:rsid w:val="009B72E8"/>
    <w:rsid w:val="009B7379"/>
    <w:rsid w:val="009B7898"/>
    <w:rsid w:val="009B7B16"/>
    <w:rsid w:val="009B7EB3"/>
    <w:rsid w:val="009C0181"/>
    <w:rsid w:val="009C0395"/>
    <w:rsid w:val="009C09E8"/>
    <w:rsid w:val="009C0AC9"/>
    <w:rsid w:val="009C0B71"/>
    <w:rsid w:val="009C0BC0"/>
    <w:rsid w:val="009C1085"/>
    <w:rsid w:val="009C171D"/>
    <w:rsid w:val="009C1979"/>
    <w:rsid w:val="009C1AD5"/>
    <w:rsid w:val="009C1B8E"/>
    <w:rsid w:val="009C1C3E"/>
    <w:rsid w:val="009C1DA9"/>
    <w:rsid w:val="009C203C"/>
    <w:rsid w:val="009C2360"/>
    <w:rsid w:val="009C281B"/>
    <w:rsid w:val="009C28A5"/>
    <w:rsid w:val="009C2992"/>
    <w:rsid w:val="009C2A9C"/>
    <w:rsid w:val="009C2B33"/>
    <w:rsid w:val="009C2BCE"/>
    <w:rsid w:val="009C30CC"/>
    <w:rsid w:val="009C30E7"/>
    <w:rsid w:val="009C31B3"/>
    <w:rsid w:val="009C3234"/>
    <w:rsid w:val="009C382E"/>
    <w:rsid w:val="009C39F8"/>
    <w:rsid w:val="009C3B64"/>
    <w:rsid w:val="009C3F16"/>
    <w:rsid w:val="009C3F42"/>
    <w:rsid w:val="009C4216"/>
    <w:rsid w:val="009C4276"/>
    <w:rsid w:val="009C43A5"/>
    <w:rsid w:val="009C4A19"/>
    <w:rsid w:val="009C4BEB"/>
    <w:rsid w:val="009C4FE9"/>
    <w:rsid w:val="009C515F"/>
    <w:rsid w:val="009C52F4"/>
    <w:rsid w:val="009C530C"/>
    <w:rsid w:val="009C5833"/>
    <w:rsid w:val="009C58D9"/>
    <w:rsid w:val="009C664C"/>
    <w:rsid w:val="009C699D"/>
    <w:rsid w:val="009C69B4"/>
    <w:rsid w:val="009C6B53"/>
    <w:rsid w:val="009C6D43"/>
    <w:rsid w:val="009C6E0E"/>
    <w:rsid w:val="009C6EEA"/>
    <w:rsid w:val="009C7308"/>
    <w:rsid w:val="009C7438"/>
    <w:rsid w:val="009C7536"/>
    <w:rsid w:val="009C768E"/>
    <w:rsid w:val="009C7CFA"/>
    <w:rsid w:val="009C7DA7"/>
    <w:rsid w:val="009D001D"/>
    <w:rsid w:val="009D014A"/>
    <w:rsid w:val="009D0550"/>
    <w:rsid w:val="009D0650"/>
    <w:rsid w:val="009D07F9"/>
    <w:rsid w:val="009D0CD8"/>
    <w:rsid w:val="009D111A"/>
    <w:rsid w:val="009D1567"/>
    <w:rsid w:val="009D1A47"/>
    <w:rsid w:val="009D1ABD"/>
    <w:rsid w:val="009D1CD2"/>
    <w:rsid w:val="009D1E51"/>
    <w:rsid w:val="009D2428"/>
    <w:rsid w:val="009D2F53"/>
    <w:rsid w:val="009D2F86"/>
    <w:rsid w:val="009D3473"/>
    <w:rsid w:val="009D353E"/>
    <w:rsid w:val="009D3854"/>
    <w:rsid w:val="009D3AB8"/>
    <w:rsid w:val="009D3D7F"/>
    <w:rsid w:val="009D41F0"/>
    <w:rsid w:val="009D42CB"/>
    <w:rsid w:val="009D4375"/>
    <w:rsid w:val="009D440E"/>
    <w:rsid w:val="009D485B"/>
    <w:rsid w:val="009D5099"/>
    <w:rsid w:val="009D50EE"/>
    <w:rsid w:val="009D5317"/>
    <w:rsid w:val="009D54FA"/>
    <w:rsid w:val="009D5B20"/>
    <w:rsid w:val="009D5DA8"/>
    <w:rsid w:val="009D6159"/>
    <w:rsid w:val="009D64FC"/>
    <w:rsid w:val="009D6739"/>
    <w:rsid w:val="009D6AC3"/>
    <w:rsid w:val="009D6B38"/>
    <w:rsid w:val="009D6B80"/>
    <w:rsid w:val="009D715E"/>
    <w:rsid w:val="009D72E4"/>
    <w:rsid w:val="009D76BE"/>
    <w:rsid w:val="009D76E0"/>
    <w:rsid w:val="009D7AD1"/>
    <w:rsid w:val="009D7AF8"/>
    <w:rsid w:val="009D7D2D"/>
    <w:rsid w:val="009D7EA8"/>
    <w:rsid w:val="009E061C"/>
    <w:rsid w:val="009E07D2"/>
    <w:rsid w:val="009E08FB"/>
    <w:rsid w:val="009E0DE6"/>
    <w:rsid w:val="009E0EE7"/>
    <w:rsid w:val="009E1280"/>
    <w:rsid w:val="009E1324"/>
    <w:rsid w:val="009E1347"/>
    <w:rsid w:val="009E16B3"/>
    <w:rsid w:val="009E1A18"/>
    <w:rsid w:val="009E2281"/>
    <w:rsid w:val="009E236E"/>
    <w:rsid w:val="009E266C"/>
    <w:rsid w:val="009E2FB4"/>
    <w:rsid w:val="009E329A"/>
    <w:rsid w:val="009E3324"/>
    <w:rsid w:val="009E33C9"/>
    <w:rsid w:val="009E3443"/>
    <w:rsid w:val="009E3647"/>
    <w:rsid w:val="009E3E6C"/>
    <w:rsid w:val="009E3F92"/>
    <w:rsid w:val="009E411C"/>
    <w:rsid w:val="009E4A80"/>
    <w:rsid w:val="009E4A90"/>
    <w:rsid w:val="009E4BD0"/>
    <w:rsid w:val="009E51A5"/>
    <w:rsid w:val="009E532A"/>
    <w:rsid w:val="009E53AE"/>
    <w:rsid w:val="009E61C8"/>
    <w:rsid w:val="009E62EB"/>
    <w:rsid w:val="009E6612"/>
    <w:rsid w:val="009E6C75"/>
    <w:rsid w:val="009E6E2E"/>
    <w:rsid w:val="009E6FB4"/>
    <w:rsid w:val="009E710C"/>
    <w:rsid w:val="009E7111"/>
    <w:rsid w:val="009E795F"/>
    <w:rsid w:val="009E7A1E"/>
    <w:rsid w:val="009E7D3E"/>
    <w:rsid w:val="009E7FA8"/>
    <w:rsid w:val="009F0999"/>
    <w:rsid w:val="009F0EA1"/>
    <w:rsid w:val="009F13D3"/>
    <w:rsid w:val="009F22D8"/>
    <w:rsid w:val="009F26E7"/>
    <w:rsid w:val="009F27FA"/>
    <w:rsid w:val="009F28A7"/>
    <w:rsid w:val="009F2ADA"/>
    <w:rsid w:val="009F2C9E"/>
    <w:rsid w:val="009F2DB9"/>
    <w:rsid w:val="009F3244"/>
    <w:rsid w:val="009F341D"/>
    <w:rsid w:val="009F3592"/>
    <w:rsid w:val="009F3C6B"/>
    <w:rsid w:val="009F3D4D"/>
    <w:rsid w:val="009F4C19"/>
    <w:rsid w:val="009F508D"/>
    <w:rsid w:val="009F52AE"/>
    <w:rsid w:val="009F536A"/>
    <w:rsid w:val="009F5560"/>
    <w:rsid w:val="009F5877"/>
    <w:rsid w:val="009F5EB8"/>
    <w:rsid w:val="009F5EBD"/>
    <w:rsid w:val="009F5F20"/>
    <w:rsid w:val="009F5F5A"/>
    <w:rsid w:val="009F5FC0"/>
    <w:rsid w:val="009F6457"/>
    <w:rsid w:val="009F68D7"/>
    <w:rsid w:val="009F6A15"/>
    <w:rsid w:val="009F6C05"/>
    <w:rsid w:val="009F71C4"/>
    <w:rsid w:val="009F7968"/>
    <w:rsid w:val="009F7ED1"/>
    <w:rsid w:val="00A00411"/>
    <w:rsid w:val="00A0047C"/>
    <w:rsid w:val="00A007C6"/>
    <w:rsid w:val="00A007D2"/>
    <w:rsid w:val="00A0082F"/>
    <w:rsid w:val="00A00A7D"/>
    <w:rsid w:val="00A00D83"/>
    <w:rsid w:val="00A022AE"/>
    <w:rsid w:val="00A02497"/>
    <w:rsid w:val="00A026A0"/>
    <w:rsid w:val="00A02800"/>
    <w:rsid w:val="00A02B3B"/>
    <w:rsid w:val="00A02B52"/>
    <w:rsid w:val="00A03278"/>
    <w:rsid w:val="00A03326"/>
    <w:rsid w:val="00A038AE"/>
    <w:rsid w:val="00A0396D"/>
    <w:rsid w:val="00A03A77"/>
    <w:rsid w:val="00A03C4E"/>
    <w:rsid w:val="00A03E0E"/>
    <w:rsid w:val="00A04067"/>
    <w:rsid w:val="00A04483"/>
    <w:rsid w:val="00A046CC"/>
    <w:rsid w:val="00A04C37"/>
    <w:rsid w:val="00A05084"/>
    <w:rsid w:val="00A0513D"/>
    <w:rsid w:val="00A0586A"/>
    <w:rsid w:val="00A05B4A"/>
    <w:rsid w:val="00A06046"/>
    <w:rsid w:val="00A066F7"/>
    <w:rsid w:val="00A06835"/>
    <w:rsid w:val="00A06AF6"/>
    <w:rsid w:val="00A06C87"/>
    <w:rsid w:val="00A06E0D"/>
    <w:rsid w:val="00A06E37"/>
    <w:rsid w:val="00A06E61"/>
    <w:rsid w:val="00A06FDB"/>
    <w:rsid w:val="00A0748E"/>
    <w:rsid w:val="00A0751D"/>
    <w:rsid w:val="00A07599"/>
    <w:rsid w:val="00A076D0"/>
    <w:rsid w:val="00A079B5"/>
    <w:rsid w:val="00A07D6A"/>
    <w:rsid w:val="00A07D9C"/>
    <w:rsid w:val="00A07FA7"/>
    <w:rsid w:val="00A10273"/>
    <w:rsid w:val="00A10F03"/>
    <w:rsid w:val="00A11175"/>
    <w:rsid w:val="00A11316"/>
    <w:rsid w:val="00A113B7"/>
    <w:rsid w:val="00A113CD"/>
    <w:rsid w:val="00A113CF"/>
    <w:rsid w:val="00A113E4"/>
    <w:rsid w:val="00A11645"/>
    <w:rsid w:val="00A1165C"/>
    <w:rsid w:val="00A116C8"/>
    <w:rsid w:val="00A11AA6"/>
    <w:rsid w:val="00A11B55"/>
    <w:rsid w:val="00A11BBC"/>
    <w:rsid w:val="00A11BD1"/>
    <w:rsid w:val="00A11CDA"/>
    <w:rsid w:val="00A12482"/>
    <w:rsid w:val="00A126D8"/>
    <w:rsid w:val="00A12A44"/>
    <w:rsid w:val="00A12CFE"/>
    <w:rsid w:val="00A134E0"/>
    <w:rsid w:val="00A13871"/>
    <w:rsid w:val="00A14326"/>
    <w:rsid w:val="00A14654"/>
    <w:rsid w:val="00A1492E"/>
    <w:rsid w:val="00A14AFC"/>
    <w:rsid w:val="00A15CB1"/>
    <w:rsid w:val="00A15D71"/>
    <w:rsid w:val="00A161EF"/>
    <w:rsid w:val="00A16907"/>
    <w:rsid w:val="00A1693E"/>
    <w:rsid w:val="00A16B9F"/>
    <w:rsid w:val="00A16F80"/>
    <w:rsid w:val="00A17031"/>
    <w:rsid w:val="00A1708D"/>
    <w:rsid w:val="00A1748B"/>
    <w:rsid w:val="00A177E4"/>
    <w:rsid w:val="00A17BAC"/>
    <w:rsid w:val="00A209C2"/>
    <w:rsid w:val="00A209C8"/>
    <w:rsid w:val="00A20B46"/>
    <w:rsid w:val="00A20E26"/>
    <w:rsid w:val="00A21078"/>
    <w:rsid w:val="00A21447"/>
    <w:rsid w:val="00A2151F"/>
    <w:rsid w:val="00A215D0"/>
    <w:rsid w:val="00A2204B"/>
    <w:rsid w:val="00A223DE"/>
    <w:rsid w:val="00A2267F"/>
    <w:rsid w:val="00A22835"/>
    <w:rsid w:val="00A22971"/>
    <w:rsid w:val="00A231AF"/>
    <w:rsid w:val="00A23424"/>
    <w:rsid w:val="00A235B4"/>
    <w:rsid w:val="00A23637"/>
    <w:rsid w:val="00A23814"/>
    <w:rsid w:val="00A23FA5"/>
    <w:rsid w:val="00A240C6"/>
    <w:rsid w:val="00A2430E"/>
    <w:rsid w:val="00A244AD"/>
    <w:rsid w:val="00A24584"/>
    <w:rsid w:val="00A24620"/>
    <w:rsid w:val="00A24646"/>
    <w:rsid w:val="00A2494C"/>
    <w:rsid w:val="00A24C61"/>
    <w:rsid w:val="00A24F95"/>
    <w:rsid w:val="00A25034"/>
    <w:rsid w:val="00A25076"/>
    <w:rsid w:val="00A257C8"/>
    <w:rsid w:val="00A2597F"/>
    <w:rsid w:val="00A26247"/>
    <w:rsid w:val="00A26250"/>
    <w:rsid w:val="00A2698B"/>
    <w:rsid w:val="00A26A94"/>
    <w:rsid w:val="00A26D2A"/>
    <w:rsid w:val="00A27197"/>
    <w:rsid w:val="00A273BC"/>
    <w:rsid w:val="00A27C62"/>
    <w:rsid w:val="00A27E97"/>
    <w:rsid w:val="00A27F0B"/>
    <w:rsid w:val="00A27F22"/>
    <w:rsid w:val="00A3015F"/>
    <w:rsid w:val="00A3037B"/>
    <w:rsid w:val="00A30544"/>
    <w:rsid w:val="00A30922"/>
    <w:rsid w:val="00A309F6"/>
    <w:rsid w:val="00A30A9B"/>
    <w:rsid w:val="00A30B98"/>
    <w:rsid w:val="00A31140"/>
    <w:rsid w:val="00A31610"/>
    <w:rsid w:val="00A31624"/>
    <w:rsid w:val="00A319AD"/>
    <w:rsid w:val="00A32554"/>
    <w:rsid w:val="00A326E1"/>
    <w:rsid w:val="00A32AD6"/>
    <w:rsid w:val="00A334FD"/>
    <w:rsid w:val="00A33637"/>
    <w:rsid w:val="00A33720"/>
    <w:rsid w:val="00A3383C"/>
    <w:rsid w:val="00A338AF"/>
    <w:rsid w:val="00A33C94"/>
    <w:rsid w:val="00A33D5F"/>
    <w:rsid w:val="00A33F72"/>
    <w:rsid w:val="00A3410A"/>
    <w:rsid w:val="00A342B8"/>
    <w:rsid w:val="00A346B3"/>
    <w:rsid w:val="00A3524D"/>
    <w:rsid w:val="00A35FBD"/>
    <w:rsid w:val="00A360AF"/>
    <w:rsid w:val="00A36340"/>
    <w:rsid w:val="00A3638D"/>
    <w:rsid w:val="00A36514"/>
    <w:rsid w:val="00A366C6"/>
    <w:rsid w:val="00A36807"/>
    <w:rsid w:val="00A36824"/>
    <w:rsid w:val="00A36842"/>
    <w:rsid w:val="00A369D4"/>
    <w:rsid w:val="00A37609"/>
    <w:rsid w:val="00A37907"/>
    <w:rsid w:val="00A3795B"/>
    <w:rsid w:val="00A37D09"/>
    <w:rsid w:val="00A4053C"/>
    <w:rsid w:val="00A40849"/>
    <w:rsid w:val="00A4145A"/>
    <w:rsid w:val="00A41498"/>
    <w:rsid w:val="00A41589"/>
    <w:rsid w:val="00A418A5"/>
    <w:rsid w:val="00A4190A"/>
    <w:rsid w:val="00A42495"/>
    <w:rsid w:val="00A42621"/>
    <w:rsid w:val="00A42778"/>
    <w:rsid w:val="00A42C9B"/>
    <w:rsid w:val="00A432A5"/>
    <w:rsid w:val="00A43512"/>
    <w:rsid w:val="00A436B8"/>
    <w:rsid w:val="00A43A35"/>
    <w:rsid w:val="00A43D28"/>
    <w:rsid w:val="00A43EB1"/>
    <w:rsid w:val="00A447DF"/>
    <w:rsid w:val="00A449A7"/>
    <w:rsid w:val="00A44E24"/>
    <w:rsid w:val="00A44E57"/>
    <w:rsid w:val="00A44F70"/>
    <w:rsid w:val="00A4518E"/>
    <w:rsid w:val="00A452C7"/>
    <w:rsid w:val="00A457ED"/>
    <w:rsid w:val="00A4593D"/>
    <w:rsid w:val="00A45A8A"/>
    <w:rsid w:val="00A45B04"/>
    <w:rsid w:val="00A45BD7"/>
    <w:rsid w:val="00A45F26"/>
    <w:rsid w:val="00A46183"/>
    <w:rsid w:val="00A4629D"/>
    <w:rsid w:val="00A46680"/>
    <w:rsid w:val="00A46764"/>
    <w:rsid w:val="00A46B40"/>
    <w:rsid w:val="00A46D51"/>
    <w:rsid w:val="00A46E45"/>
    <w:rsid w:val="00A46E93"/>
    <w:rsid w:val="00A46EA2"/>
    <w:rsid w:val="00A47292"/>
    <w:rsid w:val="00A4760D"/>
    <w:rsid w:val="00A47894"/>
    <w:rsid w:val="00A50EDD"/>
    <w:rsid w:val="00A50F92"/>
    <w:rsid w:val="00A5125A"/>
    <w:rsid w:val="00A514F0"/>
    <w:rsid w:val="00A518ED"/>
    <w:rsid w:val="00A51FEC"/>
    <w:rsid w:val="00A521B4"/>
    <w:rsid w:val="00A52C65"/>
    <w:rsid w:val="00A5319A"/>
    <w:rsid w:val="00A53232"/>
    <w:rsid w:val="00A53495"/>
    <w:rsid w:val="00A53610"/>
    <w:rsid w:val="00A53D73"/>
    <w:rsid w:val="00A53E53"/>
    <w:rsid w:val="00A53F13"/>
    <w:rsid w:val="00A540E7"/>
    <w:rsid w:val="00A544A7"/>
    <w:rsid w:val="00A54E46"/>
    <w:rsid w:val="00A55002"/>
    <w:rsid w:val="00A55074"/>
    <w:rsid w:val="00A55292"/>
    <w:rsid w:val="00A5545F"/>
    <w:rsid w:val="00A55641"/>
    <w:rsid w:val="00A556C7"/>
    <w:rsid w:val="00A5576D"/>
    <w:rsid w:val="00A55A99"/>
    <w:rsid w:val="00A55C47"/>
    <w:rsid w:val="00A55ECC"/>
    <w:rsid w:val="00A560BF"/>
    <w:rsid w:val="00A563E0"/>
    <w:rsid w:val="00A56801"/>
    <w:rsid w:val="00A56B24"/>
    <w:rsid w:val="00A56BFF"/>
    <w:rsid w:val="00A56C85"/>
    <w:rsid w:val="00A56CF8"/>
    <w:rsid w:val="00A5724B"/>
    <w:rsid w:val="00A573CF"/>
    <w:rsid w:val="00A57B54"/>
    <w:rsid w:val="00A57C33"/>
    <w:rsid w:val="00A60039"/>
    <w:rsid w:val="00A603C7"/>
    <w:rsid w:val="00A60596"/>
    <w:rsid w:val="00A6077D"/>
    <w:rsid w:val="00A60D03"/>
    <w:rsid w:val="00A611FC"/>
    <w:rsid w:val="00A61AEF"/>
    <w:rsid w:val="00A61BED"/>
    <w:rsid w:val="00A62146"/>
    <w:rsid w:val="00A62373"/>
    <w:rsid w:val="00A6281E"/>
    <w:rsid w:val="00A62CEC"/>
    <w:rsid w:val="00A63380"/>
    <w:rsid w:val="00A63395"/>
    <w:rsid w:val="00A637D1"/>
    <w:rsid w:val="00A63C8C"/>
    <w:rsid w:val="00A63FEB"/>
    <w:rsid w:val="00A64042"/>
    <w:rsid w:val="00A645F1"/>
    <w:rsid w:val="00A64765"/>
    <w:rsid w:val="00A64ACC"/>
    <w:rsid w:val="00A64D7A"/>
    <w:rsid w:val="00A6514E"/>
    <w:rsid w:val="00A65343"/>
    <w:rsid w:val="00A653F8"/>
    <w:rsid w:val="00A656D6"/>
    <w:rsid w:val="00A6571F"/>
    <w:rsid w:val="00A65EA7"/>
    <w:rsid w:val="00A65FAB"/>
    <w:rsid w:val="00A66093"/>
    <w:rsid w:val="00A6613E"/>
    <w:rsid w:val="00A66341"/>
    <w:rsid w:val="00A66FD4"/>
    <w:rsid w:val="00A67068"/>
    <w:rsid w:val="00A676D2"/>
    <w:rsid w:val="00A67B9F"/>
    <w:rsid w:val="00A705C0"/>
    <w:rsid w:val="00A70731"/>
    <w:rsid w:val="00A7087A"/>
    <w:rsid w:val="00A70E1D"/>
    <w:rsid w:val="00A711B1"/>
    <w:rsid w:val="00A71D75"/>
    <w:rsid w:val="00A71E20"/>
    <w:rsid w:val="00A71EA2"/>
    <w:rsid w:val="00A71F62"/>
    <w:rsid w:val="00A7236D"/>
    <w:rsid w:val="00A725DB"/>
    <w:rsid w:val="00A726C1"/>
    <w:rsid w:val="00A72722"/>
    <w:rsid w:val="00A72CA7"/>
    <w:rsid w:val="00A72F53"/>
    <w:rsid w:val="00A7374A"/>
    <w:rsid w:val="00A738A5"/>
    <w:rsid w:val="00A739E1"/>
    <w:rsid w:val="00A73B85"/>
    <w:rsid w:val="00A73CD4"/>
    <w:rsid w:val="00A73D35"/>
    <w:rsid w:val="00A73DDA"/>
    <w:rsid w:val="00A73DE3"/>
    <w:rsid w:val="00A73EC6"/>
    <w:rsid w:val="00A74017"/>
    <w:rsid w:val="00A741F5"/>
    <w:rsid w:val="00A7489B"/>
    <w:rsid w:val="00A749F5"/>
    <w:rsid w:val="00A74AA9"/>
    <w:rsid w:val="00A75318"/>
    <w:rsid w:val="00A7564C"/>
    <w:rsid w:val="00A761B4"/>
    <w:rsid w:val="00A76225"/>
    <w:rsid w:val="00A76390"/>
    <w:rsid w:val="00A76D25"/>
    <w:rsid w:val="00A770A7"/>
    <w:rsid w:val="00A77256"/>
    <w:rsid w:val="00A77332"/>
    <w:rsid w:val="00A7748E"/>
    <w:rsid w:val="00A774FA"/>
    <w:rsid w:val="00A77505"/>
    <w:rsid w:val="00A77774"/>
    <w:rsid w:val="00A778EE"/>
    <w:rsid w:val="00A77E4B"/>
    <w:rsid w:val="00A800BF"/>
    <w:rsid w:val="00A80472"/>
    <w:rsid w:val="00A808E2"/>
    <w:rsid w:val="00A80C1E"/>
    <w:rsid w:val="00A81056"/>
    <w:rsid w:val="00A81228"/>
    <w:rsid w:val="00A8122F"/>
    <w:rsid w:val="00A81563"/>
    <w:rsid w:val="00A81CCF"/>
    <w:rsid w:val="00A81F95"/>
    <w:rsid w:val="00A8226F"/>
    <w:rsid w:val="00A82640"/>
    <w:rsid w:val="00A82A57"/>
    <w:rsid w:val="00A82DE8"/>
    <w:rsid w:val="00A83014"/>
    <w:rsid w:val="00A83272"/>
    <w:rsid w:val="00A83497"/>
    <w:rsid w:val="00A83CB9"/>
    <w:rsid w:val="00A83E0E"/>
    <w:rsid w:val="00A84349"/>
    <w:rsid w:val="00A84B1D"/>
    <w:rsid w:val="00A84BDF"/>
    <w:rsid w:val="00A84C59"/>
    <w:rsid w:val="00A84F58"/>
    <w:rsid w:val="00A84FA2"/>
    <w:rsid w:val="00A85224"/>
    <w:rsid w:val="00A85379"/>
    <w:rsid w:val="00A85748"/>
    <w:rsid w:val="00A8587D"/>
    <w:rsid w:val="00A85A56"/>
    <w:rsid w:val="00A85D3F"/>
    <w:rsid w:val="00A861A6"/>
    <w:rsid w:val="00A86303"/>
    <w:rsid w:val="00A86D2A"/>
    <w:rsid w:val="00A87476"/>
    <w:rsid w:val="00A87BFD"/>
    <w:rsid w:val="00A87C4F"/>
    <w:rsid w:val="00A90019"/>
    <w:rsid w:val="00A90273"/>
    <w:rsid w:val="00A90288"/>
    <w:rsid w:val="00A904BF"/>
    <w:rsid w:val="00A90593"/>
    <w:rsid w:val="00A909EA"/>
    <w:rsid w:val="00A90E96"/>
    <w:rsid w:val="00A90F26"/>
    <w:rsid w:val="00A90F54"/>
    <w:rsid w:val="00A9183B"/>
    <w:rsid w:val="00A91931"/>
    <w:rsid w:val="00A91B20"/>
    <w:rsid w:val="00A91C23"/>
    <w:rsid w:val="00A91DFA"/>
    <w:rsid w:val="00A91E15"/>
    <w:rsid w:val="00A921CD"/>
    <w:rsid w:val="00A923B0"/>
    <w:rsid w:val="00A92CF4"/>
    <w:rsid w:val="00A92FCA"/>
    <w:rsid w:val="00A9337E"/>
    <w:rsid w:val="00A936F2"/>
    <w:rsid w:val="00A93E0D"/>
    <w:rsid w:val="00A943B9"/>
    <w:rsid w:val="00A945E3"/>
    <w:rsid w:val="00A9465E"/>
    <w:rsid w:val="00A94859"/>
    <w:rsid w:val="00A949FA"/>
    <w:rsid w:val="00A94AD8"/>
    <w:rsid w:val="00A94CB7"/>
    <w:rsid w:val="00A94CF3"/>
    <w:rsid w:val="00A94EB5"/>
    <w:rsid w:val="00A9520E"/>
    <w:rsid w:val="00A9537D"/>
    <w:rsid w:val="00A9539E"/>
    <w:rsid w:val="00A95421"/>
    <w:rsid w:val="00A954D2"/>
    <w:rsid w:val="00A95D8A"/>
    <w:rsid w:val="00A95DB8"/>
    <w:rsid w:val="00A95E80"/>
    <w:rsid w:val="00A95F05"/>
    <w:rsid w:val="00A95FF5"/>
    <w:rsid w:val="00A960F5"/>
    <w:rsid w:val="00A96339"/>
    <w:rsid w:val="00A965E9"/>
    <w:rsid w:val="00A96EF0"/>
    <w:rsid w:val="00A96EF9"/>
    <w:rsid w:val="00A97103"/>
    <w:rsid w:val="00A97194"/>
    <w:rsid w:val="00A974C6"/>
    <w:rsid w:val="00A975FC"/>
    <w:rsid w:val="00A97660"/>
    <w:rsid w:val="00A97670"/>
    <w:rsid w:val="00AA01C4"/>
    <w:rsid w:val="00AA0260"/>
    <w:rsid w:val="00AA0678"/>
    <w:rsid w:val="00AA0897"/>
    <w:rsid w:val="00AA0961"/>
    <w:rsid w:val="00AA0E3D"/>
    <w:rsid w:val="00AA0F12"/>
    <w:rsid w:val="00AA0F31"/>
    <w:rsid w:val="00AA114F"/>
    <w:rsid w:val="00AA161E"/>
    <w:rsid w:val="00AA18F3"/>
    <w:rsid w:val="00AA1C16"/>
    <w:rsid w:val="00AA1D56"/>
    <w:rsid w:val="00AA1E1E"/>
    <w:rsid w:val="00AA2036"/>
    <w:rsid w:val="00AA20BF"/>
    <w:rsid w:val="00AA2676"/>
    <w:rsid w:val="00AA2C7A"/>
    <w:rsid w:val="00AA2EA9"/>
    <w:rsid w:val="00AA30D3"/>
    <w:rsid w:val="00AA3610"/>
    <w:rsid w:val="00AA3893"/>
    <w:rsid w:val="00AA3C92"/>
    <w:rsid w:val="00AA3D9A"/>
    <w:rsid w:val="00AA424A"/>
    <w:rsid w:val="00AA4925"/>
    <w:rsid w:val="00AA5067"/>
    <w:rsid w:val="00AA52AE"/>
    <w:rsid w:val="00AA57A4"/>
    <w:rsid w:val="00AA5979"/>
    <w:rsid w:val="00AA5B32"/>
    <w:rsid w:val="00AA5B37"/>
    <w:rsid w:val="00AA5DB2"/>
    <w:rsid w:val="00AA624E"/>
    <w:rsid w:val="00AA63B9"/>
    <w:rsid w:val="00AA65A5"/>
    <w:rsid w:val="00AA6E89"/>
    <w:rsid w:val="00AA6FC4"/>
    <w:rsid w:val="00AA737C"/>
    <w:rsid w:val="00AA7BFA"/>
    <w:rsid w:val="00AA7CDD"/>
    <w:rsid w:val="00AB000D"/>
    <w:rsid w:val="00AB00EE"/>
    <w:rsid w:val="00AB014E"/>
    <w:rsid w:val="00AB04B7"/>
    <w:rsid w:val="00AB09EB"/>
    <w:rsid w:val="00AB0B5C"/>
    <w:rsid w:val="00AB0BEE"/>
    <w:rsid w:val="00AB0E21"/>
    <w:rsid w:val="00AB1634"/>
    <w:rsid w:val="00AB18A7"/>
    <w:rsid w:val="00AB1C01"/>
    <w:rsid w:val="00AB1DFE"/>
    <w:rsid w:val="00AB1E3D"/>
    <w:rsid w:val="00AB23AF"/>
    <w:rsid w:val="00AB2571"/>
    <w:rsid w:val="00AB26AD"/>
    <w:rsid w:val="00AB2844"/>
    <w:rsid w:val="00AB287B"/>
    <w:rsid w:val="00AB3015"/>
    <w:rsid w:val="00AB3855"/>
    <w:rsid w:val="00AB3B66"/>
    <w:rsid w:val="00AB4029"/>
    <w:rsid w:val="00AB4240"/>
    <w:rsid w:val="00AB4B8F"/>
    <w:rsid w:val="00AB502D"/>
    <w:rsid w:val="00AB59DF"/>
    <w:rsid w:val="00AB5B2E"/>
    <w:rsid w:val="00AB5B83"/>
    <w:rsid w:val="00AB5BC4"/>
    <w:rsid w:val="00AB5CEF"/>
    <w:rsid w:val="00AB673C"/>
    <w:rsid w:val="00AB6D4A"/>
    <w:rsid w:val="00AB70D4"/>
    <w:rsid w:val="00AB738F"/>
    <w:rsid w:val="00AB7B43"/>
    <w:rsid w:val="00AB7BCE"/>
    <w:rsid w:val="00AB7DC0"/>
    <w:rsid w:val="00AB7E6B"/>
    <w:rsid w:val="00AC02D3"/>
    <w:rsid w:val="00AC0301"/>
    <w:rsid w:val="00AC03A5"/>
    <w:rsid w:val="00AC0465"/>
    <w:rsid w:val="00AC0831"/>
    <w:rsid w:val="00AC0A13"/>
    <w:rsid w:val="00AC0AAE"/>
    <w:rsid w:val="00AC0AF6"/>
    <w:rsid w:val="00AC0B96"/>
    <w:rsid w:val="00AC128E"/>
    <w:rsid w:val="00AC131E"/>
    <w:rsid w:val="00AC181C"/>
    <w:rsid w:val="00AC187B"/>
    <w:rsid w:val="00AC1A76"/>
    <w:rsid w:val="00AC1BAC"/>
    <w:rsid w:val="00AC1DC9"/>
    <w:rsid w:val="00AC1F9E"/>
    <w:rsid w:val="00AC206B"/>
    <w:rsid w:val="00AC209A"/>
    <w:rsid w:val="00AC230E"/>
    <w:rsid w:val="00AC24FB"/>
    <w:rsid w:val="00AC250A"/>
    <w:rsid w:val="00AC29F8"/>
    <w:rsid w:val="00AC2A4C"/>
    <w:rsid w:val="00AC2E4B"/>
    <w:rsid w:val="00AC312E"/>
    <w:rsid w:val="00AC3809"/>
    <w:rsid w:val="00AC3A86"/>
    <w:rsid w:val="00AC3D19"/>
    <w:rsid w:val="00AC3D80"/>
    <w:rsid w:val="00AC3F6D"/>
    <w:rsid w:val="00AC414E"/>
    <w:rsid w:val="00AC49D3"/>
    <w:rsid w:val="00AC5014"/>
    <w:rsid w:val="00AC5318"/>
    <w:rsid w:val="00AC5630"/>
    <w:rsid w:val="00AC5656"/>
    <w:rsid w:val="00AC56E5"/>
    <w:rsid w:val="00AC56EE"/>
    <w:rsid w:val="00AC5726"/>
    <w:rsid w:val="00AC58FB"/>
    <w:rsid w:val="00AC5C52"/>
    <w:rsid w:val="00AC5C84"/>
    <w:rsid w:val="00AC5D0E"/>
    <w:rsid w:val="00AC5FAF"/>
    <w:rsid w:val="00AC608A"/>
    <w:rsid w:val="00AC637D"/>
    <w:rsid w:val="00AC658E"/>
    <w:rsid w:val="00AC673D"/>
    <w:rsid w:val="00AC678D"/>
    <w:rsid w:val="00AC6896"/>
    <w:rsid w:val="00AC6A68"/>
    <w:rsid w:val="00AC6AEB"/>
    <w:rsid w:val="00AC7704"/>
    <w:rsid w:val="00AD0038"/>
    <w:rsid w:val="00AD0791"/>
    <w:rsid w:val="00AD085F"/>
    <w:rsid w:val="00AD0B37"/>
    <w:rsid w:val="00AD0E1A"/>
    <w:rsid w:val="00AD0E46"/>
    <w:rsid w:val="00AD141B"/>
    <w:rsid w:val="00AD154A"/>
    <w:rsid w:val="00AD15E0"/>
    <w:rsid w:val="00AD1712"/>
    <w:rsid w:val="00AD1754"/>
    <w:rsid w:val="00AD179C"/>
    <w:rsid w:val="00AD181C"/>
    <w:rsid w:val="00AD18FA"/>
    <w:rsid w:val="00AD1A1A"/>
    <w:rsid w:val="00AD1AA7"/>
    <w:rsid w:val="00AD1C24"/>
    <w:rsid w:val="00AD1CE7"/>
    <w:rsid w:val="00AD1EF1"/>
    <w:rsid w:val="00AD27B9"/>
    <w:rsid w:val="00AD2953"/>
    <w:rsid w:val="00AD2A23"/>
    <w:rsid w:val="00AD2D64"/>
    <w:rsid w:val="00AD2F5F"/>
    <w:rsid w:val="00AD3023"/>
    <w:rsid w:val="00AD3159"/>
    <w:rsid w:val="00AD36C0"/>
    <w:rsid w:val="00AD3804"/>
    <w:rsid w:val="00AD397D"/>
    <w:rsid w:val="00AD3DD4"/>
    <w:rsid w:val="00AD410C"/>
    <w:rsid w:val="00AD45BD"/>
    <w:rsid w:val="00AD4747"/>
    <w:rsid w:val="00AD4D44"/>
    <w:rsid w:val="00AD5006"/>
    <w:rsid w:val="00AD5470"/>
    <w:rsid w:val="00AD55BE"/>
    <w:rsid w:val="00AD574E"/>
    <w:rsid w:val="00AD5982"/>
    <w:rsid w:val="00AD5B7A"/>
    <w:rsid w:val="00AD5C0D"/>
    <w:rsid w:val="00AD6213"/>
    <w:rsid w:val="00AD6278"/>
    <w:rsid w:val="00AD6306"/>
    <w:rsid w:val="00AD674D"/>
    <w:rsid w:val="00AD6822"/>
    <w:rsid w:val="00AD6A38"/>
    <w:rsid w:val="00AD6A8C"/>
    <w:rsid w:val="00AD6B4F"/>
    <w:rsid w:val="00AD6BB5"/>
    <w:rsid w:val="00AD6D04"/>
    <w:rsid w:val="00AD6E00"/>
    <w:rsid w:val="00AD6E4E"/>
    <w:rsid w:val="00AD71A2"/>
    <w:rsid w:val="00AE072F"/>
    <w:rsid w:val="00AE0A1F"/>
    <w:rsid w:val="00AE0A30"/>
    <w:rsid w:val="00AE0A67"/>
    <w:rsid w:val="00AE16B6"/>
    <w:rsid w:val="00AE1AB0"/>
    <w:rsid w:val="00AE1D1D"/>
    <w:rsid w:val="00AE2022"/>
    <w:rsid w:val="00AE283E"/>
    <w:rsid w:val="00AE30FD"/>
    <w:rsid w:val="00AE3442"/>
    <w:rsid w:val="00AE35C6"/>
    <w:rsid w:val="00AE36C8"/>
    <w:rsid w:val="00AE37D9"/>
    <w:rsid w:val="00AE38AB"/>
    <w:rsid w:val="00AE38BB"/>
    <w:rsid w:val="00AE38BC"/>
    <w:rsid w:val="00AE3B29"/>
    <w:rsid w:val="00AE3C5D"/>
    <w:rsid w:val="00AE3F8F"/>
    <w:rsid w:val="00AE3FA8"/>
    <w:rsid w:val="00AE4002"/>
    <w:rsid w:val="00AE448F"/>
    <w:rsid w:val="00AE44CE"/>
    <w:rsid w:val="00AE4599"/>
    <w:rsid w:val="00AE480B"/>
    <w:rsid w:val="00AE4901"/>
    <w:rsid w:val="00AE4CFE"/>
    <w:rsid w:val="00AE4D68"/>
    <w:rsid w:val="00AE50B4"/>
    <w:rsid w:val="00AE53CB"/>
    <w:rsid w:val="00AE5780"/>
    <w:rsid w:val="00AE5A79"/>
    <w:rsid w:val="00AE5EFD"/>
    <w:rsid w:val="00AE6053"/>
    <w:rsid w:val="00AE6AB2"/>
    <w:rsid w:val="00AE6BD2"/>
    <w:rsid w:val="00AE6C0D"/>
    <w:rsid w:val="00AE6CA1"/>
    <w:rsid w:val="00AE738F"/>
    <w:rsid w:val="00AE7864"/>
    <w:rsid w:val="00AE78D9"/>
    <w:rsid w:val="00AE7A46"/>
    <w:rsid w:val="00AE7FBE"/>
    <w:rsid w:val="00AF0022"/>
    <w:rsid w:val="00AF00ED"/>
    <w:rsid w:val="00AF0219"/>
    <w:rsid w:val="00AF03FC"/>
    <w:rsid w:val="00AF061E"/>
    <w:rsid w:val="00AF0678"/>
    <w:rsid w:val="00AF06C1"/>
    <w:rsid w:val="00AF0925"/>
    <w:rsid w:val="00AF0958"/>
    <w:rsid w:val="00AF0997"/>
    <w:rsid w:val="00AF0D7A"/>
    <w:rsid w:val="00AF13FC"/>
    <w:rsid w:val="00AF1409"/>
    <w:rsid w:val="00AF1772"/>
    <w:rsid w:val="00AF182E"/>
    <w:rsid w:val="00AF1A02"/>
    <w:rsid w:val="00AF1BCD"/>
    <w:rsid w:val="00AF21F8"/>
    <w:rsid w:val="00AF22FE"/>
    <w:rsid w:val="00AF2469"/>
    <w:rsid w:val="00AF264A"/>
    <w:rsid w:val="00AF28FC"/>
    <w:rsid w:val="00AF2B72"/>
    <w:rsid w:val="00AF2C4A"/>
    <w:rsid w:val="00AF2CDE"/>
    <w:rsid w:val="00AF2D7E"/>
    <w:rsid w:val="00AF33DF"/>
    <w:rsid w:val="00AF3AF6"/>
    <w:rsid w:val="00AF3BF5"/>
    <w:rsid w:val="00AF3F2A"/>
    <w:rsid w:val="00AF483B"/>
    <w:rsid w:val="00AF49B6"/>
    <w:rsid w:val="00AF4D8F"/>
    <w:rsid w:val="00AF5481"/>
    <w:rsid w:val="00AF5664"/>
    <w:rsid w:val="00AF5683"/>
    <w:rsid w:val="00AF5D25"/>
    <w:rsid w:val="00AF61BE"/>
    <w:rsid w:val="00AF6527"/>
    <w:rsid w:val="00AF6708"/>
    <w:rsid w:val="00AF67B0"/>
    <w:rsid w:val="00AF6A5B"/>
    <w:rsid w:val="00AF6DFA"/>
    <w:rsid w:val="00AF7045"/>
    <w:rsid w:val="00AF742D"/>
    <w:rsid w:val="00AF787C"/>
    <w:rsid w:val="00AF7F21"/>
    <w:rsid w:val="00AF7FC1"/>
    <w:rsid w:val="00B00180"/>
    <w:rsid w:val="00B00371"/>
    <w:rsid w:val="00B00470"/>
    <w:rsid w:val="00B00536"/>
    <w:rsid w:val="00B005C3"/>
    <w:rsid w:val="00B00881"/>
    <w:rsid w:val="00B009BD"/>
    <w:rsid w:val="00B009D8"/>
    <w:rsid w:val="00B00AE6"/>
    <w:rsid w:val="00B00B8D"/>
    <w:rsid w:val="00B01037"/>
    <w:rsid w:val="00B01157"/>
    <w:rsid w:val="00B011A8"/>
    <w:rsid w:val="00B011BB"/>
    <w:rsid w:val="00B01249"/>
    <w:rsid w:val="00B018F1"/>
    <w:rsid w:val="00B01A58"/>
    <w:rsid w:val="00B01CF7"/>
    <w:rsid w:val="00B01E21"/>
    <w:rsid w:val="00B01FAA"/>
    <w:rsid w:val="00B02041"/>
    <w:rsid w:val="00B020A3"/>
    <w:rsid w:val="00B022ED"/>
    <w:rsid w:val="00B0231D"/>
    <w:rsid w:val="00B023D5"/>
    <w:rsid w:val="00B029CD"/>
    <w:rsid w:val="00B02C26"/>
    <w:rsid w:val="00B02CA8"/>
    <w:rsid w:val="00B02D6F"/>
    <w:rsid w:val="00B02DAF"/>
    <w:rsid w:val="00B02F8B"/>
    <w:rsid w:val="00B0359A"/>
    <w:rsid w:val="00B03B2A"/>
    <w:rsid w:val="00B03DD7"/>
    <w:rsid w:val="00B03F67"/>
    <w:rsid w:val="00B0404D"/>
    <w:rsid w:val="00B0414E"/>
    <w:rsid w:val="00B04200"/>
    <w:rsid w:val="00B044B2"/>
    <w:rsid w:val="00B045BB"/>
    <w:rsid w:val="00B045CB"/>
    <w:rsid w:val="00B045CC"/>
    <w:rsid w:val="00B04749"/>
    <w:rsid w:val="00B04BA0"/>
    <w:rsid w:val="00B04D01"/>
    <w:rsid w:val="00B04DC3"/>
    <w:rsid w:val="00B04EA9"/>
    <w:rsid w:val="00B05204"/>
    <w:rsid w:val="00B05264"/>
    <w:rsid w:val="00B05770"/>
    <w:rsid w:val="00B05802"/>
    <w:rsid w:val="00B058CA"/>
    <w:rsid w:val="00B05B29"/>
    <w:rsid w:val="00B05D60"/>
    <w:rsid w:val="00B0606C"/>
    <w:rsid w:val="00B0619A"/>
    <w:rsid w:val="00B06978"/>
    <w:rsid w:val="00B06BD3"/>
    <w:rsid w:val="00B06D3A"/>
    <w:rsid w:val="00B075A4"/>
    <w:rsid w:val="00B07664"/>
    <w:rsid w:val="00B07B5A"/>
    <w:rsid w:val="00B10057"/>
    <w:rsid w:val="00B10174"/>
    <w:rsid w:val="00B10306"/>
    <w:rsid w:val="00B10473"/>
    <w:rsid w:val="00B10592"/>
    <w:rsid w:val="00B10999"/>
    <w:rsid w:val="00B109B2"/>
    <w:rsid w:val="00B114C8"/>
    <w:rsid w:val="00B11722"/>
    <w:rsid w:val="00B11C19"/>
    <w:rsid w:val="00B121C0"/>
    <w:rsid w:val="00B123E9"/>
    <w:rsid w:val="00B1246B"/>
    <w:rsid w:val="00B1268B"/>
    <w:rsid w:val="00B12742"/>
    <w:rsid w:val="00B127D6"/>
    <w:rsid w:val="00B131C2"/>
    <w:rsid w:val="00B1338C"/>
    <w:rsid w:val="00B13726"/>
    <w:rsid w:val="00B13782"/>
    <w:rsid w:val="00B13989"/>
    <w:rsid w:val="00B13F26"/>
    <w:rsid w:val="00B143CD"/>
    <w:rsid w:val="00B147B7"/>
    <w:rsid w:val="00B148AD"/>
    <w:rsid w:val="00B151D5"/>
    <w:rsid w:val="00B15232"/>
    <w:rsid w:val="00B154A7"/>
    <w:rsid w:val="00B15599"/>
    <w:rsid w:val="00B158AD"/>
    <w:rsid w:val="00B15AC6"/>
    <w:rsid w:val="00B15E4C"/>
    <w:rsid w:val="00B15EA7"/>
    <w:rsid w:val="00B15FBC"/>
    <w:rsid w:val="00B161F3"/>
    <w:rsid w:val="00B168E2"/>
    <w:rsid w:val="00B17284"/>
    <w:rsid w:val="00B17EFF"/>
    <w:rsid w:val="00B2054A"/>
    <w:rsid w:val="00B20631"/>
    <w:rsid w:val="00B20E6D"/>
    <w:rsid w:val="00B21AEC"/>
    <w:rsid w:val="00B21E6F"/>
    <w:rsid w:val="00B21FCF"/>
    <w:rsid w:val="00B2267C"/>
    <w:rsid w:val="00B22797"/>
    <w:rsid w:val="00B2281F"/>
    <w:rsid w:val="00B2295C"/>
    <w:rsid w:val="00B22A30"/>
    <w:rsid w:val="00B22BB2"/>
    <w:rsid w:val="00B232A1"/>
    <w:rsid w:val="00B23352"/>
    <w:rsid w:val="00B233A4"/>
    <w:rsid w:val="00B2350E"/>
    <w:rsid w:val="00B2381E"/>
    <w:rsid w:val="00B23A09"/>
    <w:rsid w:val="00B23DE4"/>
    <w:rsid w:val="00B23E50"/>
    <w:rsid w:val="00B24376"/>
    <w:rsid w:val="00B243E3"/>
    <w:rsid w:val="00B247A8"/>
    <w:rsid w:val="00B247EF"/>
    <w:rsid w:val="00B2484A"/>
    <w:rsid w:val="00B24CFD"/>
    <w:rsid w:val="00B250B1"/>
    <w:rsid w:val="00B252CF"/>
    <w:rsid w:val="00B255CF"/>
    <w:rsid w:val="00B262AB"/>
    <w:rsid w:val="00B266D7"/>
    <w:rsid w:val="00B26B54"/>
    <w:rsid w:val="00B2763D"/>
    <w:rsid w:val="00B27BB0"/>
    <w:rsid w:val="00B27DFA"/>
    <w:rsid w:val="00B3007C"/>
    <w:rsid w:val="00B300F6"/>
    <w:rsid w:val="00B30524"/>
    <w:rsid w:val="00B3075F"/>
    <w:rsid w:val="00B30B3F"/>
    <w:rsid w:val="00B30F73"/>
    <w:rsid w:val="00B3155A"/>
    <w:rsid w:val="00B317E2"/>
    <w:rsid w:val="00B31D69"/>
    <w:rsid w:val="00B322D0"/>
    <w:rsid w:val="00B32AF2"/>
    <w:rsid w:val="00B33365"/>
    <w:rsid w:val="00B33427"/>
    <w:rsid w:val="00B33519"/>
    <w:rsid w:val="00B335AB"/>
    <w:rsid w:val="00B33840"/>
    <w:rsid w:val="00B33884"/>
    <w:rsid w:val="00B3404F"/>
    <w:rsid w:val="00B340C7"/>
    <w:rsid w:val="00B34632"/>
    <w:rsid w:val="00B34DB9"/>
    <w:rsid w:val="00B3530F"/>
    <w:rsid w:val="00B35616"/>
    <w:rsid w:val="00B35806"/>
    <w:rsid w:val="00B35A66"/>
    <w:rsid w:val="00B35A6E"/>
    <w:rsid w:val="00B35B83"/>
    <w:rsid w:val="00B35BD7"/>
    <w:rsid w:val="00B35F0D"/>
    <w:rsid w:val="00B3639D"/>
    <w:rsid w:val="00B36461"/>
    <w:rsid w:val="00B366F6"/>
    <w:rsid w:val="00B36B0A"/>
    <w:rsid w:val="00B36EBE"/>
    <w:rsid w:val="00B36F19"/>
    <w:rsid w:val="00B3709F"/>
    <w:rsid w:val="00B402F0"/>
    <w:rsid w:val="00B40486"/>
    <w:rsid w:val="00B40519"/>
    <w:rsid w:val="00B409CE"/>
    <w:rsid w:val="00B40F24"/>
    <w:rsid w:val="00B40F82"/>
    <w:rsid w:val="00B410D4"/>
    <w:rsid w:val="00B413B6"/>
    <w:rsid w:val="00B416C6"/>
    <w:rsid w:val="00B4186F"/>
    <w:rsid w:val="00B41A7A"/>
    <w:rsid w:val="00B41CDC"/>
    <w:rsid w:val="00B42135"/>
    <w:rsid w:val="00B426FA"/>
    <w:rsid w:val="00B42A25"/>
    <w:rsid w:val="00B42CA4"/>
    <w:rsid w:val="00B43885"/>
    <w:rsid w:val="00B43E53"/>
    <w:rsid w:val="00B43F3F"/>
    <w:rsid w:val="00B44090"/>
    <w:rsid w:val="00B442C1"/>
    <w:rsid w:val="00B442C3"/>
    <w:rsid w:val="00B44412"/>
    <w:rsid w:val="00B44433"/>
    <w:rsid w:val="00B447AD"/>
    <w:rsid w:val="00B4498C"/>
    <w:rsid w:val="00B44AAC"/>
    <w:rsid w:val="00B44B1F"/>
    <w:rsid w:val="00B44CDA"/>
    <w:rsid w:val="00B44CF0"/>
    <w:rsid w:val="00B44DD0"/>
    <w:rsid w:val="00B4598D"/>
    <w:rsid w:val="00B4599B"/>
    <w:rsid w:val="00B45D47"/>
    <w:rsid w:val="00B462A6"/>
    <w:rsid w:val="00B46363"/>
    <w:rsid w:val="00B463ED"/>
    <w:rsid w:val="00B463EE"/>
    <w:rsid w:val="00B46413"/>
    <w:rsid w:val="00B4668F"/>
    <w:rsid w:val="00B46D60"/>
    <w:rsid w:val="00B4731C"/>
    <w:rsid w:val="00B47478"/>
    <w:rsid w:val="00B47BCC"/>
    <w:rsid w:val="00B47DAE"/>
    <w:rsid w:val="00B47E46"/>
    <w:rsid w:val="00B5043B"/>
    <w:rsid w:val="00B5073A"/>
    <w:rsid w:val="00B5079E"/>
    <w:rsid w:val="00B50F96"/>
    <w:rsid w:val="00B50FEB"/>
    <w:rsid w:val="00B51324"/>
    <w:rsid w:val="00B5137E"/>
    <w:rsid w:val="00B51822"/>
    <w:rsid w:val="00B51A58"/>
    <w:rsid w:val="00B51E68"/>
    <w:rsid w:val="00B51F49"/>
    <w:rsid w:val="00B52059"/>
    <w:rsid w:val="00B5234C"/>
    <w:rsid w:val="00B52570"/>
    <w:rsid w:val="00B52751"/>
    <w:rsid w:val="00B52870"/>
    <w:rsid w:val="00B528E6"/>
    <w:rsid w:val="00B52927"/>
    <w:rsid w:val="00B52ECC"/>
    <w:rsid w:val="00B53484"/>
    <w:rsid w:val="00B53763"/>
    <w:rsid w:val="00B53832"/>
    <w:rsid w:val="00B54109"/>
    <w:rsid w:val="00B542D3"/>
    <w:rsid w:val="00B54863"/>
    <w:rsid w:val="00B54957"/>
    <w:rsid w:val="00B54DB3"/>
    <w:rsid w:val="00B54E59"/>
    <w:rsid w:val="00B54E8B"/>
    <w:rsid w:val="00B5534C"/>
    <w:rsid w:val="00B55470"/>
    <w:rsid w:val="00B557E7"/>
    <w:rsid w:val="00B55A90"/>
    <w:rsid w:val="00B55BCF"/>
    <w:rsid w:val="00B56047"/>
    <w:rsid w:val="00B5608D"/>
    <w:rsid w:val="00B56593"/>
    <w:rsid w:val="00B567AE"/>
    <w:rsid w:val="00B56B5B"/>
    <w:rsid w:val="00B57971"/>
    <w:rsid w:val="00B57A08"/>
    <w:rsid w:val="00B57B3E"/>
    <w:rsid w:val="00B57CA9"/>
    <w:rsid w:val="00B57E49"/>
    <w:rsid w:val="00B601E4"/>
    <w:rsid w:val="00B603EE"/>
    <w:rsid w:val="00B60523"/>
    <w:rsid w:val="00B607FA"/>
    <w:rsid w:val="00B60B55"/>
    <w:rsid w:val="00B61260"/>
    <w:rsid w:val="00B61753"/>
    <w:rsid w:val="00B618A6"/>
    <w:rsid w:val="00B6263C"/>
    <w:rsid w:val="00B628BB"/>
    <w:rsid w:val="00B62A1E"/>
    <w:rsid w:val="00B62AFA"/>
    <w:rsid w:val="00B633B3"/>
    <w:rsid w:val="00B637D9"/>
    <w:rsid w:val="00B63864"/>
    <w:rsid w:val="00B639B5"/>
    <w:rsid w:val="00B6414C"/>
    <w:rsid w:val="00B6449D"/>
    <w:rsid w:val="00B6457B"/>
    <w:rsid w:val="00B6458D"/>
    <w:rsid w:val="00B646BF"/>
    <w:rsid w:val="00B649E0"/>
    <w:rsid w:val="00B64A65"/>
    <w:rsid w:val="00B64BE3"/>
    <w:rsid w:val="00B64D26"/>
    <w:rsid w:val="00B65CAE"/>
    <w:rsid w:val="00B66137"/>
    <w:rsid w:val="00B66371"/>
    <w:rsid w:val="00B66454"/>
    <w:rsid w:val="00B664F6"/>
    <w:rsid w:val="00B66854"/>
    <w:rsid w:val="00B66A0F"/>
    <w:rsid w:val="00B66CFB"/>
    <w:rsid w:val="00B67620"/>
    <w:rsid w:val="00B676CF"/>
    <w:rsid w:val="00B678F2"/>
    <w:rsid w:val="00B679A5"/>
    <w:rsid w:val="00B67CD9"/>
    <w:rsid w:val="00B70201"/>
    <w:rsid w:val="00B70468"/>
    <w:rsid w:val="00B70BB4"/>
    <w:rsid w:val="00B70EC7"/>
    <w:rsid w:val="00B71226"/>
    <w:rsid w:val="00B715B9"/>
    <w:rsid w:val="00B7175F"/>
    <w:rsid w:val="00B71ADE"/>
    <w:rsid w:val="00B71DA3"/>
    <w:rsid w:val="00B72014"/>
    <w:rsid w:val="00B72440"/>
    <w:rsid w:val="00B72698"/>
    <w:rsid w:val="00B7271E"/>
    <w:rsid w:val="00B727BB"/>
    <w:rsid w:val="00B72A6D"/>
    <w:rsid w:val="00B72AAE"/>
    <w:rsid w:val="00B72B67"/>
    <w:rsid w:val="00B736C1"/>
    <w:rsid w:val="00B73878"/>
    <w:rsid w:val="00B73DF3"/>
    <w:rsid w:val="00B73FA3"/>
    <w:rsid w:val="00B740DA"/>
    <w:rsid w:val="00B74708"/>
    <w:rsid w:val="00B749DE"/>
    <w:rsid w:val="00B74B7E"/>
    <w:rsid w:val="00B74C83"/>
    <w:rsid w:val="00B74CDB"/>
    <w:rsid w:val="00B7503D"/>
    <w:rsid w:val="00B755ED"/>
    <w:rsid w:val="00B75615"/>
    <w:rsid w:val="00B756B1"/>
    <w:rsid w:val="00B75738"/>
    <w:rsid w:val="00B75B85"/>
    <w:rsid w:val="00B760FD"/>
    <w:rsid w:val="00B76107"/>
    <w:rsid w:val="00B761F0"/>
    <w:rsid w:val="00B765A1"/>
    <w:rsid w:val="00B766DB"/>
    <w:rsid w:val="00B76818"/>
    <w:rsid w:val="00B76B83"/>
    <w:rsid w:val="00B771C0"/>
    <w:rsid w:val="00B77793"/>
    <w:rsid w:val="00B778C1"/>
    <w:rsid w:val="00B77B6D"/>
    <w:rsid w:val="00B77F83"/>
    <w:rsid w:val="00B77F9C"/>
    <w:rsid w:val="00B8004B"/>
    <w:rsid w:val="00B803B7"/>
    <w:rsid w:val="00B8042C"/>
    <w:rsid w:val="00B80911"/>
    <w:rsid w:val="00B809D2"/>
    <w:rsid w:val="00B80C05"/>
    <w:rsid w:val="00B80C24"/>
    <w:rsid w:val="00B80D88"/>
    <w:rsid w:val="00B80EC5"/>
    <w:rsid w:val="00B816EB"/>
    <w:rsid w:val="00B81781"/>
    <w:rsid w:val="00B818E6"/>
    <w:rsid w:val="00B8237F"/>
    <w:rsid w:val="00B82525"/>
    <w:rsid w:val="00B8257F"/>
    <w:rsid w:val="00B828D6"/>
    <w:rsid w:val="00B829AF"/>
    <w:rsid w:val="00B82E9A"/>
    <w:rsid w:val="00B833EB"/>
    <w:rsid w:val="00B83489"/>
    <w:rsid w:val="00B83934"/>
    <w:rsid w:val="00B83C19"/>
    <w:rsid w:val="00B83C28"/>
    <w:rsid w:val="00B83E07"/>
    <w:rsid w:val="00B83ECB"/>
    <w:rsid w:val="00B83F0B"/>
    <w:rsid w:val="00B841B0"/>
    <w:rsid w:val="00B844F0"/>
    <w:rsid w:val="00B844FA"/>
    <w:rsid w:val="00B84B3C"/>
    <w:rsid w:val="00B84BD8"/>
    <w:rsid w:val="00B84EE6"/>
    <w:rsid w:val="00B84FA7"/>
    <w:rsid w:val="00B85B00"/>
    <w:rsid w:val="00B861CD"/>
    <w:rsid w:val="00B86362"/>
    <w:rsid w:val="00B8677C"/>
    <w:rsid w:val="00B86C22"/>
    <w:rsid w:val="00B86CB5"/>
    <w:rsid w:val="00B8730E"/>
    <w:rsid w:val="00B87562"/>
    <w:rsid w:val="00B901D8"/>
    <w:rsid w:val="00B90B67"/>
    <w:rsid w:val="00B90BFD"/>
    <w:rsid w:val="00B91094"/>
    <w:rsid w:val="00B91B40"/>
    <w:rsid w:val="00B91C90"/>
    <w:rsid w:val="00B91C97"/>
    <w:rsid w:val="00B91F27"/>
    <w:rsid w:val="00B9213F"/>
    <w:rsid w:val="00B924C8"/>
    <w:rsid w:val="00B92579"/>
    <w:rsid w:val="00B92A11"/>
    <w:rsid w:val="00B92F28"/>
    <w:rsid w:val="00B9387A"/>
    <w:rsid w:val="00B938DB"/>
    <w:rsid w:val="00B93E23"/>
    <w:rsid w:val="00B942AA"/>
    <w:rsid w:val="00B9433F"/>
    <w:rsid w:val="00B9444A"/>
    <w:rsid w:val="00B9477D"/>
    <w:rsid w:val="00B9490B"/>
    <w:rsid w:val="00B94A5F"/>
    <w:rsid w:val="00B94CC3"/>
    <w:rsid w:val="00B94DFF"/>
    <w:rsid w:val="00B94E8C"/>
    <w:rsid w:val="00B9531F"/>
    <w:rsid w:val="00B958C2"/>
    <w:rsid w:val="00B960B5"/>
    <w:rsid w:val="00B9620F"/>
    <w:rsid w:val="00B963FF"/>
    <w:rsid w:val="00B96515"/>
    <w:rsid w:val="00B969A3"/>
    <w:rsid w:val="00B969C4"/>
    <w:rsid w:val="00B96EBE"/>
    <w:rsid w:val="00B973C8"/>
    <w:rsid w:val="00B97993"/>
    <w:rsid w:val="00B97B23"/>
    <w:rsid w:val="00B97D68"/>
    <w:rsid w:val="00B97E2C"/>
    <w:rsid w:val="00B97F7F"/>
    <w:rsid w:val="00B97F87"/>
    <w:rsid w:val="00BA0266"/>
    <w:rsid w:val="00BA02CF"/>
    <w:rsid w:val="00BA0379"/>
    <w:rsid w:val="00BA06F3"/>
    <w:rsid w:val="00BA08C8"/>
    <w:rsid w:val="00BA0D8F"/>
    <w:rsid w:val="00BA12DB"/>
    <w:rsid w:val="00BA1AB5"/>
    <w:rsid w:val="00BA1EF7"/>
    <w:rsid w:val="00BA2078"/>
    <w:rsid w:val="00BA215E"/>
    <w:rsid w:val="00BA2550"/>
    <w:rsid w:val="00BA260A"/>
    <w:rsid w:val="00BA29A7"/>
    <w:rsid w:val="00BA2A6C"/>
    <w:rsid w:val="00BA2BF1"/>
    <w:rsid w:val="00BA2C38"/>
    <w:rsid w:val="00BA2CF2"/>
    <w:rsid w:val="00BA2D06"/>
    <w:rsid w:val="00BA33D6"/>
    <w:rsid w:val="00BA35BD"/>
    <w:rsid w:val="00BA3779"/>
    <w:rsid w:val="00BA3B20"/>
    <w:rsid w:val="00BA3BEA"/>
    <w:rsid w:val="00BA3EB9"/>
    <w:rsid w:val="00BA3FCA"/>
    <w:rsid w:val="00BA4316"/>
    <w:rsid w:val="00BA4EB9"/>
    <w:rsid w:val="00BA52A5"/>
    <w:rsid w:val="00BA61EA"/>
    <w:rsid w:val="00BA620C"/>
    <w:rsid w:val="00BA6275"/>
    <w:rsid w:val="00BA68F8"/>
    <w:rsid w:val="00BA7E28"/>
    <w:rsid w:val="00BB01D9"/>
    <w:rsid w:val="00BB02D0"/>
    <w:rsid w:val="00BB09DC"/>
    <w:rsid w:val="00BB0D30"/>
    <w:rsid w:val="00BB0D37"/>
    <w:rsid w:val="00BB0E70"/>
    <w:rsid w:val="00BB1064"/>
    <w:rsid w:val="00BB18CF"/>
    <w:rsid w:val="00BB19A9"/>
    <w:rsid w:val="00BB1A51"/>
    <w:rsid w:val="00BB1C3F"/>
    <w:rsid w:val="00BB1C79"/>
    <w:rsid w:val="00BB1E65"/>
    <w:rsid w:val="00BB1EB6"/>
    <w:rsid w:val="00BB1FED"/>
    <w:rsid w:val="00BB22F1"/>
    <w:rsid w:val="00BB2451"/>
    <w:rsid w:val="00BB2B2B"/>
    <w:rsid w:val="00BB2E66"/>
    <w:rsid w:val="00BB3058"/>
    <w:rsid w:val="00BB31BA"/>
    <w:rsid w:val="00BB328A"/>
    <w:rsid w:val="00BB388C"/>
    <w:rsid w:val="00BB3DEF"/>
    <w:rsid w:val="00BB4892"/>
    <w:rsid w:val="00BB5112"/>
    <w:rsid w:val="00BB5214"/>
    <w:rsid w:val="00BB5546"/>
    <w:rsid w:val="00BB55AE"/>
    <w:rsid w:val="00BB5C18"/>
    <w:rsid w:val="00BB613A"/>
    <w:rsid w:val="00BB6570"/>
    <w:rsid w:val="00BB675D"/>
    <w:rsid w:val="00BB67EA"/>
    <w:rsid w:val="00BB6B67"/>
    <w:rsid w:val="00BB6D1A"/>
    <w:rsid w:val="00BB7113"/>
    <w:rsid w:val="00BC0325"/>
    <w:rsid w:val="00BC0636"/>
    <w:rsid w:val="00BC0E46"/>
    <w:rsid w:val="00BC0F08"/>
    <w:rsid w:val="00BC1131"/>
    <w:rsid w:val="00BC1232"/>
    <w:rsid w:val="00BC126B"/>
    <w:rsid w:val="00BC192D"/>
    <w:rsid w:val="00BC19C4"/>
    <w:rsid w:val="00BC21F1"/>
    <w:rsid w:val="00BC2667"/>
    <w:rsid w:val="00BC28E8"/>
    <w:rsid w:val="00BC2AA2"/>
    <w:rsid w:val="00BC2DA2"/>
    <w:rsid w:val="00BC2EC0"/>
    <w:rsid w:val="00BC2F1F"/>
    <w:rsid w:val="00BC2FC9"/>
    <w:rsid w:val="00BC3154"/>
    <w:rsid w:val="00BC32DA"/>
    <w:rsid w:val="00BC3348"/>
    <w:rsid w:val="00BC3576"/>
    <w:rsid w:val="00BC3733"/>
    <w:rsid w:val="00BC3D52"/>
    <w:rsid w:val="00BC4163"/>
    <w:rsid w:val="00BC42C4"/>
    <w:rsid w:val="00BC434A"/>
    <w:rsid w:val="00BC472C"/>
    <w:rsid w:val="00BC4B02"/>
    <w:rsid w:val="00BC4C93"/>
    <w:rsid w:val="00BC4CA1"/>
    <w:rsid w:val="00BC5A18"/>
    <w:rsid w:val="00BC5E71"/>
    <w:rsid w:val="00BC5FEB"/>
    <w:rsid w:val="00BC65CD"/>
    <w:rsid w:val="00BC6F76"/>
    <w:rsid w:val="00BC73B6"/>
    <w:rsid w:val="00BC74EF"/>
    <w:rsid w:val="00BC79A5"/>
    <w:rsid w:val="00BC7F26"/>
    <w:rsid w:val="00BC7F64"/>
    <w:rsid w:val="00BD015E"/>
    <w:rsid w:val="00BD06C5"/>
    <w:rsid w:val="00BD077B"/>
    <w:rsid w:val="00BD0B73"/>
    <w:rsid w:val="00BD1267"/>
    <w:rsid w:val="00BD1477"/>
    <w:rsid w:val="00BD1854"/>
    <w:rsid w:val="00BD1F7B"/>
    <w:rsid w:val="00BD24DB"/>
    <w:rsid w:val="00BD26AE"/>
    <w:rsid w:val="00BD27DC"/>
    <w:rsid w:val="00BD2B44"/>
    <w:rsid w:val="00BD3356"/>
    <w:rsid w:val="00BD3705"/>
    <w:rsid w:val="00BD388F"/>
    <w:rsid w:val="00BD40A5"/>
    <w:rsid w:val="00BD4FD3"/>
    <w:rsid w:val="00BD5079"/>
    <w:rsid w:val="00BD50AC"/>
    <w:rsid w:val="00BD545A"/>
    <w:rsid w:val="00BD54F1"/>
    <w:rsid w:val="00BD56C8"/>
    <w:rsid w:val="00BD590F"/>
    <w:rsid w:val="00BD612B"/>
    <w:rsid w:val="00BD65AE"/>
    <w:rsid w:val="00BD65E3"/>
    <w:rsid w:val="00BD6870"/>
    <w:rsid w:val="00BD69D2"/>
    <w:rsid w:val="00BD6B8E"/>
    <w:rsid w:val="00BD6D41"/>
    <w:rsid w:val="00BD6D4B"/>
    <w:rsid w:val="00BD6DCE"/>
    <w:rsid w:val="00BD704C"/>
    <w:rsid w:val="00BD7363"/>
    <w:rsid w:val="00BD73F6"/>
    <w:rsid w:val="00BD761A"/>
    <w:rsid w:val="00BD7B28"/>
    <w:rsid w:val="00BD7CEF"/>
    <w:rsid w:val="00BD7DD7"/>
    <w:rsid w:val="00BE00A3"/>
    <w:rsid w:val="00BE00D6"/>
    <w:rsid w:val="00BE0BB8"/>
    <w:rsid w:val="00BE0C69"/>
    <w:rsid w:val="00BE0F66"/>
    <w:rsid w:val="00BE0F84"/>
    <w:rsid w:val="00BE111E"/>
    <w:rsid w:val="00BE12D2"/>
    <w:rsid w:val="00BE1B10"/>
    <w:rsid w:val="00BE1E2B"/>
    <w:rsid w:val="00BE1F70"/>
    <w:rsid w:val="00BE20C3"/>
    <w:rsid w:val="00BE2406"/>
    <w:rsid w:val="00BE250E"/>
    <w:rsid w:val="00BE271D"/>
    <w:rsid w:val="00BE2A15"/>
    <w:rsid w:val="00BE2A38"/>
    <w:rsid w:val="00BE2AD7"/>
    <w:rsid w:val="00BE2C3A"/>
    <w:rsid w:val="00BE309F"/>
    <w:rsid w:val="00BE3115"/>
    <w:rsid w:val="00BE3190"/>
    <w:rsid w:val="00BE32D7"/>
    <w:rsid w:val="00BE384F"/>
    <w:rsid w:val="00BE38C7"/>
    <w:rsid w:val="00BE399A"/>
    <w:rsid w:val="00BE3D93"/>
    <w:rsid w:val="00BE3DA1"/>
    <w:rsid w:val="00BE3DA9"/>
    <w:rsid w:val="00BE3E55"/>
    <w:rsid w:val="00BE3EA1"/>
    <w:rsid w:val="00BE47C7"/>
    <w:rsid w:val="00BE4C8B"/>
    <w:rsid w:val="00BE5111"/>
    <w:rsid w:val="00BE53B8"/>
    <w:rsid w:val="00BE5733"/>
    <w:rsid w:val="00BE604F"/>
    <w:rsid w:val="00BE614B"/>
    <w:rsid w:val="00BE6281"/>
    <w:rsid w:val="00BE6921"/>
    <w:rsid w:val="00BE6C34"/>
    <w:rsid w:val="00BE6D3B"/>
    <w:rsid w:val="00BE734C"/>
    <w:rsid w:val="00BE7819"/>
    <w:rsid w:val="00BE7DA5"/>
    <w:rsid w:val="00BE7E7F"/>
    <w:rsid w:val="00BE7EC4"/>
    <w:rsid w:val="00BF009E"/>
    <w:rsid w:val="00BF0605"/>
    <w:rsid w:val="00BF0677"/>
    <w:rsid w:val="00BF1158"/>
    <w:rsid w:val="00BF11FF"/>
    <w:rsid w:val="00BF2512"/>
    <w:rsid w:val="00BF26E5"/>
    <w:rsid w:val="00BF2895"/>
    <w:rsid w:val="00BF2C6C"/>
    <w:rsid w:val="00BF2FAE"/>
    <w:rsid w:val="00BF3106"/>
    <w:rsid w:val="00BF333F"/>
    <w:rsid w:val="00BF37E5"/>
    <w:rsid w:val="00BF39AD"/>
    <w:rsid w:val="00BF3BC7"/>
    <w:rsid w:val="00BF3CCE"/>
    <w:rsid w:val="00BF3D6A"/>
    <w:rsid w:val="00BF40E8"/>
    <w:rsid w:val="00BF42B8"/>
    <w:rsid w:val="00BF44B4"/>
    <w:rsid w:val="00BF4510"/>
    <w:rsid w:val="00BF514C"/>
    <w:rsid w:val="00BF52EF"/>
    <w:rsid w:val="00BF57EC"/>
    <w:rsid w:val="00BF5AF1"/>
    <w:rsid w:val="00BF611B"/>
    <w:rsid w:val="00BF6386"/>
    <w:rsid w:val="00BF63B2"/>
    <w:rsid w:val="00BF6A1A"/>
    <w:rsid w:val="00BF6A55"/>
    <w:rsid w:val="00BF6C34"/>
    <w:rsid w:val="00BF6E62"/>
    <w:rsid w:val="00BF6FE6"/>
    <w:rsid w:val="00BF6FF0"/>
    <w:rsid w:val="00BF7085"/>
    <w:rsid w:val="00BF7296"/>
    <w:rsid w:val="00BF7530"/>
    <w:rsid w:val="00BF7879"/>
    <w:rsid w:val="00BF7C95"/>
    <w:rsid w:val="00BF7E7C"/>
    <w:rsid w:val="00C000E9"/>
    <w:rsid w:val="00C000FA"/>
    <w:rsid w:val="00C0053B"/>
    <w:rsid w:val="00C006B1"/>
    <w:rsid w:val="00C007A4"/>
    <w:rsid w:val="00C00ABC"/>
    <w:rsid w:val="00C00FA8"/>
    <w:rsid w:val="00C01198"/>
    <w:rsid w:val="00C016A6"/>
    <w:rsid w:val="00C01720"/>
    <w:rsid w:val="00C01771"/>
    <w:rsid w:val="00C01A92"/>
    <w:rsid w:val="00C01DE5"/>
    <w:rsid w:val="00C02067"/>
    <w:rsid w:val="00C022B2"/>
    <w:rsid w:val="00C024DC"/>
    <w:rsid w:val="00C026BD"/>
    <w:rsid w:val="00C0297C"/>
    <w:rsid w:val="00C02C9E"/>
    <w:rsid w:val="00C02F09"/>
    <w:rsid w:val="00C02F92"/>
    <w:rsid w:val="00C03713"/>
    <w:rsid w:val="00C0391E"/>
    <w:rsid w:val="00C03C4A"/>
    <w:rsid w:val="00C040BE"/>
    <w:rsid w:val="00C04222"/>
    <w:rsid w:val="00C046E5"/>
    <w:rsid w:val="00C04762"/>
    <w:rsid w:val="00C051DE"/>
    <w:rsid w:val="00C0540A"/>
    <w:rsid w:val="00C05CCD"/>
    <w:rsid w:val="00C05FF5"/>
    <w:rsid w:val="00C06032"/>
    <w:rsid w:val="00C06754"/>
    <w:rsid w:val="00C06773"/>
    <w:rsid w:val="00C06961"/>
    <w:rsid w:val="00C06B5C"/>
    <w:rsid w:val="00C06C53"/>
    <w:rsid w:val="00C06F11"/>
    <w:rsid w:val="00C06FE2"/>
    <w:rsid w:val="00C07024"/>
    <w:rsid w:val="00C071EE"/>
    <w:rsid w:val="00C07673"/>
    <w:rsid w:val="00C07B33"/>
    <w:rsid w:val="00C07CEC"/>
    <w:rsid w:val="00C106AA"/>
    <w:rsid w:val="00C10984"/>
    <w:rsid w:val="00C10AFB"/>
    <w:rsid w:val="00C10BFE"/>
    <w:rsid w:val="00C10D42"/>
    <w:rsid w:val="00C10EED"/>
    <w:rsid w:val="00C110F0"/>
    <w:rsid w:val="00C111B2"/>
    <w:rsid w:val="00C11415"/>
    <w:rsid w:val="00C116F9"/>
    <w:rsid w:val="00C11825"/>
    <w:rsid w:val="00C11B78"/>
    <w:rsid w:val="00C12375"/>
    <w:rsid w:val="00C130B0"/>
    <w:rsid w:val="00C131DE"/>
    <w:rsid w:val="00C133F8"/>
    <w:rsid w:val="00C135F5"/>
    <w:rsid w:val="00C137BF"/>
    <w:rsid w:val="00C13EE1"/>
    <w:rsid w:val="00C1430D"/>
    <w:rsid w:val="00C146B3"/>
    <w:rsid w:val="00C14B2E"/>
    <w:rsid w:val="00C14EFA"/>
    <w:rsid w:val="00C14FC8"/>
    <w:rsid w:val="00C15F67"/>
    <w:rsid w:val="00C162B8"/>
    <w:rsid w:val="00C164FC"/>
    <w:rsid w:val="00C16545"/>
    <w:rsid w:val="00C16FC7"/>
    <w:rsid w:val="00C17005"/>
    <w:rsid w:val="00C17169"/>
    <w:rsid w:val="00C1786A"/>
    <w:rsid w:val="00C17962"/>
    <w:rsid w:val="00C17FE6"/>
    <w:rsid w:val="00C20326"/>
    <w:rsid w:val="00C20648"/>
    <w:rsid w:val="00C209E6"/>
    <w:rsid w:val="00C20A9A"/>
    <w:rsid w:val="00C20D29"/>
    <w:rsid w:val="00C20FEE"/>
    <w:rsid w:val="00C211F4"/>
    <w:rsid w:val="00C212F2"/>
    <w:rsid w:val="00C2152C"/>
    <w:rsid w:val="00C21732"/>
    <w:rsid w:val="00C21C4C"/>
    <w:rsid w:val="00C21FFE"/>
    <w:rsid w:val="00C221D3"/>
    <w:rsid w:val="00C2220A"/>
    <w:rsid w:val="00C22417"/>
    <w:rsid w:val="00C22846"/>
    <w:rsid w:val="00C2318D"/>
    <w:rsid w:val="00C236ED"/>
    <w:rsid w:val="00C23805"/>
    <w:rsid w:val="00C238A9"/>
    <w:rsid w:val="00C23965"/>
    <w:rsid w:val="00C239E4"/>
    <w:rsid w:val="00C2494C"/>
    <w:rsid w:val="00C24D74"/>
    <w:rsid w:val="00C24F76"/>
    <w:rsid w:val="00C250CE"/>
    <w:rsid w:val="00C25276"/>
    <w:rsid w:val="00C2577A"/>
    <w:rsid w:val="00C257B0"/>
    <w:rsid w:val="00C257F6"/>
    <w:rsid w:val="00C258BC"/>
    <w:rsid w:val="00C25CE4"/>
    <w:rsid w:val="00C25D53"/>
    <w:rsid w:val="00C25EE0"/>
    <w:rsid w:val="00C264B7"/>
    <w:rsid w:val="00C265F9"/>
    <w:rsid w:val="00C273AD"/>
    <w:rsid w:val="00C30194"/>
    <w:rsid w:val="00C303D0"/>
    <w:rsid w:val="00C305E1"/>
    <w:rsid w:val="00C307BB"/>
    <w:rsid w:val="00C30A98"/>
    <w:rsid w:val="00C30DC0"/>
    <w:rsid w:val="00C30F95"/>
    <w:rsid w:val="00C31259"/>
    <w:rsid w:val="00C3150A"/>
    <w:rsid w:val="00C31567"/>
    <w:rsid w:val="00C31B13"/>
    <w:rsid w:val="00C31DA1"/>
    <w:rsid w:val="00C31F00"/>
    <w:rsid w:val="00C322C5"/>
    <w:rsid w:val="00C3266F"/>
    <w:rsid w:val="00C3274A"/>
    <w:rsid w:val="00C32885"/>
    <w:rsid w:val="00C329E7"/>
    <w:rsid w:val="00C32D06"/>
    <w:rsid w:val="00C33174"/>
    <w:rsid w:val="00C33262"/>
    <w:rsid w:val="00C333F8"/>
    <w:rsid w:val="00C33596"/>
    <w:rsid w:val="00C338BB"/>
    <w:rsid w:val="00C33A37"/>
    <w:rsid w:val="00C33BC5"/>
    <w:rsid w:val="00C33C40"/>
    <w:rsid w:val="00C33CDE"/>
    <w:rsid w:val="00C3422D"/>
    <w:rsid w:val="00C344AD"/>
    <w:rsid w:val="00C344BE"/>
    <w:rsid w:val="00C34650"/>
    <w:rsid w:val="00C34BEB"/>
    <w:rsid w:val="00C35371"/>
    <w:rsid w:val="00C35653"/>
    <w:rsid w:val="00C35B2E"/>
    <w:rsid w:val="00C364DC"/>
    <w:rsid w:val="00C36521"/>
    <w:rsid w:val="00C3693D"/>
    <w:rsid w:val="00C36A13"/>
    <w:rsid w:val="00C378F7"/>
    <w:rsid w:val="00C37C60"/>
    <w:rsid w:val="00C40328"/>
    <w:rsid w:val="00C404EA"/>
    <w:rsid w:val="00C40C28"/>
    <w:rsid w:val="00C40E82"/>
    <w:rsid w:val="00C40E86"/>
    <w:rsid w:val="00C41137"/>
    <w:rsid w:val="00C41BE2"/>
    <w:rsid w:val="00C41C1D"/>
    <w:rsid w:val="00C41FF3"/>
    <w:rsid w:val="00C42111"/>
    <w:rsid w:val="00C421B0"/>
    <w:rsid w:val="00C421F8"/>
    <w:rsid w:val="00C4254E"/>
    <w:rsid w:val="00C425AD"/>
    <w:rsid w:val="00C425FE"/>
    <w:rsid w:val="00C42649"/>
    <w:rsid w:val="00C4269C"/>
    <w:rsid w:val="00C4285A"/>
    <w:rsid w:val="00C42A18"/>
    <w:rsid w:val="00C42F9C"/>
    <w:rsid w:val="00C43126"/>
    <w:rsid w:val="00C43449"/>
    <w:rsid w:val="00C4353C"/>
    <w:rsid w:val="00C439AD"/>
    <w:rsid w:val="00C43A74"/>
    <w:rsid w:val="00C43D02"/>
    <w:rsid w:val="00C4476B"/>
    <w:rsid w:val="00C44DF0"/>
    <w:rsid w:val="00C44EE8"/>
    <w:rsid w:val="00C44F2B"/>
    <w:rsid w:val="00C45042"/>
    <w:rsid w:val="00C4508B"/>
    <w:rsid w:val="00C450B3"/>
    <w:rsid w:val="00C450EE"/>
    <w:rsid w:val="00C45689"/>
    <w:rsid w:val="00C461AE"/>
    <w:rsid w:val="00C4630C"/>
    <w:rsid w:val="00C4635B"/>
    <w:rsid w:val="00C46553"/>
    <w:rsid w:val="00C46DE4"/>
    <w:rsid w:val="00C47214"/>
    <w:rsid w:val="00C47A25"/>
    <w:rsid w:val="00C47BAA"/>
    <w:rsid w:val="00C47BD4"/>
    <w:rsid w:val="00C47C0E"/>
    <w:rsid w:val="00C503AE"/>
    <w:rsid w:val="00C5083F"/>
    <w:rsid w:val="00C50998"/>
    <w:rsid w:val="00C50C45"/>
    <w:rsid w:val="00C50F47"/>
    <w:rsid w:val="00C51375"/>
    <w:rsid w:val="00C51673"/>
    <w:rsid w:val="00C51BEC"/>
    <w:rsid w:val="00C51D18"/>
    <w:rsid w:val="00C51EBE"/>
    <w:rsid w:val="00C51F4C"/>
    <w:rsid w:val="00C52562"/>
    <w:rsid w:val="00C525B2"/>
    <w:rsid w:val="00C525D6"/>
    <w:rsid w:val="00C529BC"/>
    <w:rsid w:val="00C529C5"/>
    <w:rsid w:val="00C52CD4"/>
    <w:rsid w:val="00C53175"/>
    <w:rsid w:val="00C5367A"/>
    <w:rsid w:val="00C5375A"/>
    <w:rsid w:val="00C53880"/>
    <w:rsid w:val="00C53B4A"/>
    <w:rsid w:val="00C54279"/>
    <w:rsid w:val="00C54403"/>
    <w:rsid w:val="00C54555"/>
    <w:rsid w:val="00C54668"/>
    <w:rsid w:val="00C54951"/>
    <w:rsid w:val="00C54BFD"/>
    <w:rsid w:val="00C555D4"/>
    <w:rsid w:val="00C55602"/>
    <w:rsid w:val="00C5575C"/>
    <w:rsid w:val="00C5589A"/>
    <w:rsid w:val="00C55BD0"/>
    <w:rsid w:val="00C55D0E"/>
    <w:rsid w:val="00C5627C"/>
    <w:rsid w:val="00C56322"/>
    <w:rsid w:val="00C56BD9"/>
    <w:rsid w:val="00C57B4B"/>
    <w:rsid w:val="00C57C2C"/>
    <w:rsid w:val="00C60124"/>
    <w:rsid w:val="00C60300"/>
    <w:rsid w:val="00C60472"/>
    <w:rsid w:val="00C60672"/>
    <w:rsid w:val="00C60763"/>
    <w:rsid w:val="00C60A5E"/>
    <w:rsid w:val="00C610D4"/>
    <w:rsid w:val="00C61436"/>
    <w:rsid w:val="00C614EA"/>
    <w:rsid w:val="00C6181F"/>
    <w:rsid w:val="00C618C5"/>
    <w:rsid w:val="00C61C54"/>
    <w:rsid w:val="00C61E72"/>
    <w:rsid w:val="00C6210C"/>
    <w:rsid w:val="00C62158"/>
    <w:rsid w:val="00C62421"/>
    <w:rsid w:val="00C62B58"/>
    <w:rsid w:val="00C62F9B"/>
    <w:rsid w:val="00C6300A"/>
    <w:rsid w:val="00C6334B"/>
    <w:rsid w:val="00C6358C"/>
    <w:rsid w:val="00C6397D"/>
    <w:rsid w:val="00C63E42"/>
    <w:rsid w:val="00C63FE6"/>
    <w:rsid w:val="00C64380"/>
    <w:rsid w:val="00C643EB"/>
    <w:rsid w:val="00C64461"/>
    <w:rsid w:val="00C649DE"/>
    <w:rsid w:val="00C64C13"/>
    <w:rsid w:val="00C64E95"/>
    <w:rsid w:val="00C65AAE"/>
    <w:rsid w:val="00C65ED9"/>
    <w:rsid w:val="00C65FF9"/>
    <w:rsid w:val="00C66285"/>
    <w:rsid w:val="00C66297"/>
    <w:rsid w:val="00C66CDC"/>
    <w:rsid w:val="00C673C6"/>
    <w:rsid w:val="00C674A1"/>
    <w:rsid w:val="00C674B1"/>
    <w:rsid w:val="00C67BBA"/>
    <w:rsid w:val="00C704AF"/>
    <w:rsid w:val="00C705EB"/>
    <w:rsid w:val="00C71003"/>
    <w:rsid w:val="00C71517"/>
    <w:rsid w:val="00C71A80"/>
    <w:rsid w:val="00C721D2"/>
    <w:rsid w:val="00C72460"/>
    <w:rsid w:val="00C725A5"/>
    <w:rsid w:val="00C725DD"/>
    <w:rsid w:val="00C728F7"/>
    <w:rsid w:val="00C729EF"/>
    <w:rsid w:val="00C732F3"/>
    <w:rsid w:val="00C7392C"/>
    <w:rsid w:val="00C73A5D"/>
    <w:rsid w:val="00C73D1D"/>
    <w:rsid w:val="00C740CB"/>
    <w:rsid w:val="00C74737"/>
    <w:rsid w:val="00C74801"/>
    <w:rsid w:val="00C74995"/>
    <w:rsid w:val="00C74C6C"/>
    <w:rsid w:val="00C74C8D"/>
    <w:rsid w:val="00C74EC7"/>
    <w:rsid w:val="00C760BE"/>
    <w:rsid w:val="00C76279"/>
    <w:rsid w:val="00C7637F"/>
    <w:rsid w:val="00C763B8"/>
    <w:rsid w:val="00C76BCB"/>
    <w:rsid w:val="00C76D18"/>
    <w:rsid w:val="00C76ECB"/>
    <w:rsid w:val="00C773A5"/>
    <w:rsid w:val="00C777CE"/>
    <w:rsid w:val="00C7788B"/>
    <w:rsid w:val="00C80317"/>
    <w:rsid w:val="00C809D5"/>
    <w:rsid w:val="00C80C3B"/>
    <w:rsid w:val="00C80D8E"/>
    <w:rsid w:val="00C80FF9"/>
    <w:rsid w:val="00C812BC"/>
    <w:rsid w:val="00C814F9"/>
    <w:rsid w:val="00C81B07"/>
    <w:rsid w:val="00C81B57"/>
    <w:rsid w:val="00C81CA5"/>
    <w:rsid w:val="00C81CAE"/>
    <w:rsid w:val="00C825EC"/>
    <w:rsid w:val="00C82832"/>
    <w:rsid w:val="00C82938"/>
    <w:rsid w:val="00C82D98"/>
    <w:rsid w:val="00C83269"/>
    <w:rsid w:val="00C832FF"/>
    <w:rsid w:val="00C8334B"/>
    <w:rsid w:val="00C83485"/>
    <w:rsid w:val="00C83580"/>
    <w:rsid w:val="00C8375D"/>
    <w:rsid w:val="00C839C5"/>
    <w:rsid w:val="00C83DAB"/>
    <w:rsid w:val="00C84020"/>
    <w:rsid w:val="00C841A4"/>
    <w:rsid w:val="00C842C2"/>
    <w:rsid w:val="00C84880"/>
    <w:rsid w:val="00C84E9A"/>
    <w:rsid w:val="00C84F6B"/>
    <w:rsid w:val="00C84FC7"/>
    <w:rsid w:val="00C84FE0"/>
    <w:rsid w:val="00C851CE"/>
    <w:rsid w:val="00C852E0"/>
    <w:rsid w:val="00C8534F"/>
    <w:rsid w:val="00C85966"/>
    <w:rsid w:val="00C85B77"/>
    <w:rsid w:val="00C85FEF"/>
    <w:rsid w:val="00C8617B"/>
    <w:rsid w:val="00C868DA"/>
    <w:rsid w:val="00C86B3A"/>
    <w:rsid w:val="00C86B79"/>
    <w:rsid w:val="00C86FFF"/>
    <w:rsid w:val="00C873B9"/>
    <w:rsid w:val="00C8747A"/>
    <w:rsid w:val="00C875F0"/>
    <w:rsid w:val="00C87652"/>
    <w:rsid w:val="00C877C8"/>
    <w:rsid w:val="00C87845"/>
    <w:rsid w:val="00C87C93"/>
    <w:rsid w:val="00C903C5"/>
    <w:rsid w:val="00C909BF"/>
    <w:rsid w:val="00C90B80"/>
    <w:rsid w:val="00C90E61"/>
    <w:rsid w:val="00C913DE"/>
    <w:rsid w:val="00C91A5E"/>
    <w:rsid w:val="00C91CAA"/>
    <w:rsid w:val="00C9219F"/>
    <w:rsid w:val="00C92375"/>
    <w:rsid w:val="00C92826"/>
    <w:rsid w:val="00C92FAA"/>
    <w:rsid w:val="00C9359C"/>
    <w:rsid w:val="00C93775"/>
    <w:rsid w:val="00C939D0"/>
    <w:rsid w:val="00C93CBA"/>
    <w:rsid w:val="00C93D43"/>
    <w:rsid w:val="00C94260"/>
    <w:rsid w:val="00C9431E"/>
    <w:rsid w:val="00C94461"/>
    <w:rsid w:val="00C94985"/>
    <w:rsid w:val="00C94AA8"/>
    <w:rsid w:val="00C94D26"/>
    <w:rsid w:val="00C954D3"/>
    <w:rsid w:val="00C9569A"/>
    <w:rsid w:val="00C958F9"/>
    <w:rsid w:val="00C95B01"/>
    <w:rsid w:val="00C95CED"/>
    <w:rsid w:val="00C96844"/>
    <w:rsid w:val="00C969FD"/>
    <w:rsid w:val="00C96A02"/>
    <w:rsid w:val="00C96B25"/>
    <w:rsid w:val="00C96C42"/>
    <w:rsid w:val="00C96CA3"/>
    <w:rsid w:val="00C9703C"/>
    <w:rsid w:val="00C97495"/>
    <w:rsid w:val="00C975F8"/>
    <w:rsid w:val="00C976EE"/>
    <w:rsid w:val="00C978ED"/>
    <w:rsid w:val="00C97EC2"/>
    <w:rsid w:val="00CA0600"/>
    <w:rsid w:val="00CA076E"/>
    <w:rsid w:val="00CA0A52"/>
    <w:rsid w:val="00CA0C08"/>
    <w:rsid w:val="00CA0E24"/>
    <w:rsid w:val="00CA14D8"/>
    <w:rsid w:val="00CA19D1"/>
    <w:rsid w:val="00CA1AFA"/>
    <w:rsid w:val="00CA1FDB"/>
    <w:rsid w:val="00CA22CE"/>
    <w:rsid w:val="00CA2794"/>
    <w:rsid w:val="00CA2A0A"/>
    <w:rsid w:val="00CA2A3C"/>
    <w:rsid w:val="00CA2D61"/>
    <w:rsid w:val="00CA2E32"/>
    <w:rsid w:val="00CA2F82"/>
    <w:rsid w:val="00CA3076"/>
    <w:rsid w:val="00CA3322"/>
    <w:rsid w:val="00CA3409"/>
    <w:rsid w:val="00CA342C"/>
    <w:rsid w:val="00CA3868"/>
    <w:rsid w:val="00CA3983"/>
    <w:rsid w:val="00CA3EE1"/>
    <w:rsid w:val="00CA40B9"/>
    <w:rsid w:val="00CA4154"/>
    <w:rsid w:val="00CA41E4"/>
    <w:rsid w:val="00CA4A95"/>
    <w:rsid w:val="00CA4AD0"/>
    <w:rsid w:val="00CA4C1F"/>
    <w:rsid w:val="00CA4EB0"/>
    <w:rsid w:val="00CA5038"/>
    <w:rsid w:val="00CA50E1"/>
    <w:rsid w:val="00CA529F"/>
    <w:rsid w:val="00CA54D6"/>
    <w:rsid w:val="00CA64F4"/>
    <w:rsid w:val="00CA6C74"/>
    <w:rsid w:val="00CA6D4A"/>
    <w:rsid w:val="00CA6FA4"/>
    <w:rsid w:val="00CA7013"/>
    <w:rsid w:val="00CA71DA"/>
    <w:rsid w:val="00CA7539"/>
    <w:rsid w:val="00CA75E8"/>
    <w:rsid w:val="00CA7728"/>
    <w:rsid w:val="00CA7A9C"/>
    <w:rsid w:val="00CA7EB2"/>
    <w:rsid w:val="00CA7EE9"/>
    <w:rsid w:val="00CB0047"/>
    <w:rsid w:val="00CB0345"/>
    <w:rsid w:val="00CB0376"/>
    <w:rsid w:val="00CB0535"/>
    <w:rsid w:val="00CB074E"/>
    <w:rsid w:val="00CB0C91"/>
    <w:rsid w:val="00CB13F3"/>
    <w:rsid w:val="00CB1982"/>
    <w:rsid w:val="00CB1B7A"/>
    <w:rsid w:val="00CB1DE6"/>
    <w:rsid w:val="00CB229F"/>
    <w:rsid w:val="00CB247B"/>
    <w:rsid w:val="00CB2513"/>
    <w:rsid w:val="00CB265D"/>
    <w:rsid w:val="00CB2C95"/>
    <w:rsid w:val="00CB3347"/>
    <w:rsid w:val="00CB36FB"/>
    <w:rsid w:val="00CB385E"/>
    <w:rsid w:val="00CB39BC"/>
    <w:rsid w:val="00CB39ED"/>
    <w:rsid w:val="00CB404B"/>
    <w:rsid w:val="00CB4162"/>
    <w:rsid w:val="00CB4214"/>
    <w:rsid w:val="00CB47D7"/>
    <w:rsid w:val="00CB4935"/>
    <w:rsid w:val="00CB4A5B"/>
    <w:rsid w:val="00CB4B15"/>
    <w:rsid w:val="00CB5141"/>
    <w:rsid w:val="00CB5198"/>
    <w:rsid w:val="00CB544A"/>
    <w:rsid w:val="00CB58B4"/>
    <w:rsid w:val="00CB58D6"/>
    <w:rsid w:val="00CB5927"/>
    <w:rsid w:val="00CB630F"/>
    <w:rsid w:val="00CB6359"/>
    <w:rsid w:val="00CB664B"/>
    <w:rsid w:val="00CB67CD"/>
    <w:rsid w:val="00CB6D2A"/>
    <w:rsid w:val="00CB7519"/>
    <w:rsid w:val="00CB7556"/>
    <w:rsid w:val="00CB7B94"/>
    <w:rsid w:val="00CC073C"/>
    <w:rsid w:val="00CC0996"/>
    <w:rsid w:val="00CC0A81"/>
    <w:rsid w:val="00CC0F30"/>
    <w:rsid w:val="00CC0FE9"/>
    <w:rsid w:val="00CC1131"/>
    <w:rsid w:val="00CC116C"/>
    <w:rsid w:val="00CC1923"/>
    <w:rsid w:val="00CC212D"/>
    <w:rsid w:val="00CC24AD"/>
    <w:rsid w:val="00CC2803"/>
    <w:rsid w:val="00CC299F"/>
    <w:rsid w:val="00CC2D2A"/>
    <w:rsid w:val="00CC317D"/>
    <w:rsid w:val="00CC358C"/>
    <w:rsid w:val="00CC3962"/>
    <w:rsid w:val="00CC413F"/>
    <w:rsid w:val="00CC4C1B"/>
    <w:rsid w:val="00CC533D"/>
    <w:rsid w:val="00CC5473"/>
    <w:rsid w:val="00CC5615"/>
    <w:rsid w:val="00CC56AD"/>
    <w:rsid w:val="00CC585D"/>
    <w:rsid w:val="00CC5945"/>
    <w:rsid w:val="00CC5B0E"/>
    <w:rsid w:val="00CC5BA9"/>
    <w:rsid w:val="00CC5D15"/>
    <w:rsid w:val="00CC6244"/>
    <w:rsid w:val="00CC6548"/>
    <w:rsid w:val="00CC663C"/>
    <w:rsid w:val="00CC68F8"/>
    <w:rsid w:val="00CC698A"/>
    <w:rsid w:val="00CC6BBA"/>
    <w:rsid w:val="00CC6C94"/>
    <w:rsid w:val="00CC6EF1"/>
    <w:rsid w:val="00CC72DB"/>
    <w:rsid w:val="00CC7808"/>
    <w:rsid w:val="00CC7A95"/>
    <w:rsid w:val="00CD0302"/>
    <w:rsid w:val="00CD0316"/>
    <w:rsid w:val="00CD0713"/>
    <w:rsid w:val="00CD07EA"/>
    <w:rsid w:val="00CD0823"/>
    <w:rsid w:val="00CD0FB0"/>
    <w:rsid w:val="00CD13D0"/>
    <w:rsid w:val="00CD15A8"/>
    <w:rsid w:val="00CD1D15"/>
    <w:rsid w:val="00CD2867"/>
    <w:rsid w:val="00CD2952"/>
    <w:rsid w:val="00CD295F"/>
    <w:rsid w:val="00CD2C43"/>
    <w:rsid w:val="00CD2F49"/>
    <w:rsid w:val="00CD31A6"/>
    <w:rsid w:val="00CD32E7"/>
    <w:rsid w:val="00CD33F3"/>
    <w:rsid w:val="00CD3418"/>
    <w:rsid w:val="00CD3460"/>
    <w:rsid w:val="00CD3DA2"/>
    <w:rsid w:val="00CD3F25"/>
    <w:rsid w:val="00CD3F31"/>
    <w:rsid w:val="00CD46EE"/>
    <w:rsid w:val="00CD4BE2"/>
    <w:rsid w:val="00CD4D62"/>
    <w:rsid w:val="00CD4F2F"/>
    <w:rsid w:val="00CD5E81"/>
    <w:rsid w:val="00CD61E1"/>
    <w:rsid w:val="00CD61F0"/>
    <w:rsid w:val="00CD6409"/>
    <w:rsid w:val="00CD6CD8"/>
    <w:rsid w:val="00CD6D9F"/>
    <w:rsid w:val="00CD752D"/>
    <w:rsid w:val="00CD7534"/>
    <w:rsid w:val="00CD75C2"/>
    <w:rsid w:val="00CD76FE"/>
    <w:rsid w:val="00CD7896"/>
    <w:rsid w:val="00CD78EF"/>
    <w:rsid w:val="00CE000F"/>
    <w:rsid w:val="00CE0048"/>
    <w:rsid w:val="00CE0260"/>
    <w:rsid w:val="00CE06BE"/>
    <w:rsid w:val="00CE0940"/>
    <w:rsid w:val="00CE0B66"/>
    <w:rsid w:val="00CE0B79"/>
    <w:rsid w:val="00CE0C88"/>
    <w:rsid w:val="00CE0F75"/>
    <w:rsid w:val="00CE121D"/>
    <w:rsid w:val="00CE13DC"/>
    <w:rsid w:val="00CE17FF"/>
    <w:rsid w:val="00CE1879"/>
    <w:rsid w:val="00CE18C3"/>
    <w:rsid w:val="00CE19DE"/>
    <w:rsid w:val="00CE1CFE"/>
    <w:rsid w:val="00CE1E28"/>
    <w:rsid w:val="00CE200D"/>
    <w:rsid w:val="00CE20E3"/>
    <w:rsid w:val="00CE23BD"/>
    <w:rsid w:val="00CE284A"/>
    <w:rsid w:val="00CE28D2"/>
    <w:rsid w:val="00CE2CAD"/>
    <w:rsid w:val="00CE3228"/>
    <w:rsid w:val="00CE3A8B"/>
    <w:rsid w:val="00CE3B30"/>
    <w:rsid w:val="00CE41BC"/>
    <w:rsid w:val="00CE42AC"/>
    <w:rsid w:val="00CE45D0"/>
    <w:rsid w:val="00CE46AB"/>
    <w:rsid w:val="00CE4A67"/>
    <w:rsid w:val="00CE4BDA"/>
    <w:rsid w:val="00CE4D49"/>
    <w:rsid w:val="00CE4DF2"/>
    <w:rsid w:val="00CE4F1D"/>
    <w:rsid w:val="00CE59A5"/>
    <w:rsid w:val="00CE6004"/>
    <w:rsid w:val="00CE615C"/>
    <w:rsid w:val="00CE62DD"/>
    <w:rsid w:val="00CE65CD"/>
    <w:rsid w:val="00CE6BAB"/>
    <w:rsid w:val="00CE6D7B"/>
    <w:rsid w:val="00CE6EDF"/>
    <w:rsid w:val="00CE70D8"/>
    <w:rsid w:val="00CE729A"/>
    <w:rsid w:val="00CE7559"/>
    <w:rsid w:val="00CE77AC"/>
    <w:rsid w:val="00CE7865"/>
    <w:rsid w:val="00CE7B34"/>
    <w:rsid w:val="00CE7B5F"/>
    <w:rsid w:val="00CF00E2"/>
    <w:rsid w:val="00CF046D"/>
    <w:rsid w:val="00CF073B"/>
    <w:rsid w:val="00CF0749"/>
    <w:rsid w:val="00CF0AA3"/>
    <w:rsid w:val="00CF0C39"/>
    <w:rsid w:val="00CF0CD9"/>
    <w:rsid w:val="00CF0D3C"/>
    <w:rsid w:val="00CF165F"/>
    <w:rsid w:val="00CF1C2D"/>
    <w:rsid w:val="00CF1FEF"/>
    <w:rsid w:val="00CF28B2"/>
    <w:rsid w:val="00CF2C7A"/>
    <w:rsid w:val="00CF3030"/>
    <w:rsid w:val="00CF3146"/>
    <w:rsid w:val="00CF32E4"/>
    <w:rsid w:val="00CF3392"/>
    <w:rsid w:val="00CF3541"/>
    <w:rsid w:val="00CF382B"/>
    <w:rsid w:val="00CF38A3"/>
    <w:rsid w:val="00CF38D6"/>
    <w:rsid w:val="00CF3A3C"/>
    <w:rsid w:val="00CF3DC3"/>
    <w:rsid w:val="00CF4168"/>
    <w:rsid w:val="00CF4373"/>
    <w:rsid w:val="00CF4F99"/>
    <w:rsid w:val="00CF5298"/>
    <w:rsid w:val="00CF5BB9"/>
    <w:rsid w:val="00CF5E6D"/>
    <w:rsid w:val="00CF622E"/>
    <w:rsid w:val="00CF6674"/>
    <w:rsid w:val="00CF6911"/>
    <w:rsid w:val="00CF6ACB"/>
    <w:rsid w:val="00CF6F35"/>
    <w:rsid w:val="00CF70C4"/>
    <w:rsid w:val="00CF71AE"/>
    <w:rsid w:val="00CF73D2"/>
    <w:rsid w:val="00CF775B"/>
    <w:rsid w:val="00D0019B"/>
    <w:rsid w:val="00D008AD"/>
    <w:rsid w:val="00D00E76"/>
    <w:rsid w:val="00D0138C"/>
    <w:rsid w:val="00D0157B"/>
    <w:rsid w:val="00D02558"/>
    <w:rsid w:val="00D02612"/>
    <w:rsid w:val="00D0268F"/>
    <w:rsid w:val="00D026C7"/>
    <w:rsid w:val="00D02A12"/>
    <w:rsid w:val="00D02A40"/>
    <w:rsid w:val="00D02B4A"/>
    <w:rsid w:val="00D02E0F"/>
    <w:rsid w:val="00D02EF8"/>
    <w:rsid w:val="00D02F2D"/>
    <w:rsid w:val="00D03455"/>
    <w:rsid w:val="00D034F5"/>
    <w:rsid w:val="00D03723"/>
    <w:rsid w:val="00D03996"/>
    <w:rsid w:val="00D03FF9"/>
    <w:rsid w:val="00D040E0"/>
    <w:rsid w:val="00D041A7"/>
    <w:rsid w:val="00D0439B"/>
    <w:rsid w:val="00D048FA"/>
    <w:rsid w:val="00D049BD"/>
    <w:rsid w:val="00D04B2D"/>
    <w:rsid w:val="00D04FA2"/>
    <w:rsid w:val="00D052C9"/>
    <w:rsid w:val="00D05441"/>
    <w:rsid w:val="00D05527"/>
    <w:rsid w:val="00D05654"/>
    <w:rsid w:val="00D05C20"/>
    <w:rsid w:val="00D05D9F"/>
    <w:rsid w:val="00D0674B"/>
    <w:rsid w:val="00D068C3"/>
    <w:rsid w:val="00D06B16"/>
    <w:rsid w:val="00D06E3D"/>
    <w:rsid w:val="00D0720C"/>
    <w:rsid w:val="00D07625"/>
    <w:rsid w:val="00D076F0"/>
    <w:rsid w:val="00D07889"/>
    <w:rsid w:val="00D07997"/>
    <w:rsid w:val="00D07C9C"/>
    <w:rsid w:val="00D10107"/>
    <w:rsid w:val="00D101E2"/>
    <w:rsid w:val="00D10394"/>
    <w:rsid w:val="00D104AE"/>
    <w:rsid w:val="00D10592"/>
    <w:rsid w:val="00D10673"/>
    <w:rsid w:val="00D1084A"/>
    <w:rsid w:val="00D10931"/>
    <w:rsid w:val="00D1095F"/>
    <w:rsid w:val="00D11275"/>
    <w:rsid w:val="00D1137B"/>
    <w:rsid w:val="00D11AB5"/>
    <w:rsid w:val="00D11AF8"/>
    <w:rsid w:val="00D121EB"/>
    <w:rsid w:val="00D131B8"/>
    <w:rsid w:val="00D135BF"/>
    <w:rsid w:val="00D13606"/>
    <w:rsid w:val="00D136AE"/>
    <w:rsid w:val="00D13D1A"/>
    <w:rsid w:val="00D13E45"/>
    <w:rsid w:val="00D14412"/>
    <w:rsid w:val="00D147C6"/>
    <w:rsid w:val="00D148EF"/>
    <w:rsid w:val="00D14B34"/>
    <w:rsid w:val="00D14BD4"/>
    <w:rsid w:val="00D14E95"/>
    <w:rsid w:val="00D14FC9"/>
    <w:rsid w:val="00D1513A"/>
    <w:rsid w:val="00D151EE"/>
    <w:rsid w:val="00D153BD"/>
    <w:rsid w:val="00D15A02"/>
    <w:rsid w:val="00D15C74"/>
    <w:rsid w:val="00D16282"/>
    <w:rsid w:val="00D164E0"/>
    <w:rsid w:val="00D164E8"/>
    <w:rsid w:val="00D164EE"/>
    <w:rsid w:val="00D166EB"/>
    <w:rsid w:val="00D16942"/>
    <w:rsid w:val="00D16CFC"/>
    <w:rsid w:val="00D17843"/>
    <w:rsid w:val="00D178E8"/>
    <w:rsid w:val="00D17AEE"/>
    <w:rsid w:val="00D2036E"/>
    <w:rsid w:val="00D20487"/>
    <w:rsid w:val="00D20525"/>
    <w:rsid w:val="00D206C2"/>
    <w:rsid w:val="00D207AE"/>
    <w:rsid w:val="00D209D7"/>
    <w:rsid w:val="00D20D4B"/>
    <w:rsid w:val="00D20E41"/>
    <w:rsid w:val="00D20FE7"/>
    <w:rsid w:val="00D210D1"/>
    <w:rsid w:val="00D212A2"/>
    <w:rsid w:val="00D2169A"/>
    <w:rsid w:val="00D2177B"/>
    <w:rsid w:val="00D21856"/>
    <w:rsid w:val="00D219DD"/>
    <w:rsid w:val="00D22676"/>
    <w:rsid w:val="00D22D1B"/>
    <w:rsid w:val="00D22DB9"/>
    <w:rsid w:val="00D23442"/>
    <w:rsid w:val="00D2361B"/>
    <w:rsid w:val="00D2375D"/>
    <w:rsid w:val="00D2398F"/>
    <w:rsid w:val="00D239AB"/>
    <w:rsid w:val="00D23A80"/>
    <w:rsid w:val="00D2437B"/>
    <w:rsid w:val="00D2444B"/>
    <w:rsid w:val="00D247E6"/>
    <w:rsid w:val="00D24A09"/>
    <w:rsid w:val="00D24F9E"/>
    <w:rsid w:val="00D2507C"/>
    <w:rsid w:val="00D25611"/>
    <w:rsid w:val="00D25E92"/>
    <w:rsid w:val="00D25FE1"/>
    <w:rsid w:val="00D26063"/>
    <w:rsid w:val="00D26698"/>
    <w:rsid w:val="00D268C2"/>
    <w:rsid w:val="00D271C8"/>
    <w:rsid w:val="00D2762A"/>
    <w:rsid w:val="00D30111"/>
    <w:rsid w:val="00D30124"/>
    <w:rsid w:val="00D30311"/>
    <w:rsid w:val="00D303D3"/>
    <w:rsid w:val="00D30671"/>
    <w:rsid w:val="00D3073B"/>
    <w:rsid w:val="00D30999"/>
    <w:rsid w:val="00D30AED"/>
    <w:rsid w:val="00D30F25"/>
    <w:rsid w:val="00D31674"/>
    <w:rsid w:val="00D31D37"/>
    <w:rsid w:val="00D31F6F"/>
    <w:rsid w:val="00D32259"/>
    <w:rsid w:val="00D324B4"/>
    <w:rsid w:val="00D32525"/>
    <w:rsid w:val="00D33029"/>
    <w:rsid w:val="00D33030"/>
    <w:rsid w:val="00D3323C"/>
    <w:rsid w:val="00D33268"/>
    <w:rsid w:val="00D33681"/>
    <w:rsid w:val="00D3369D"/>
    <w:rsid w:val="00D336C0"/>
    <w:rsid w:val="00D33A33"/>
    <w:rsid w:val="00D33B37"/>
    <w:rsid w:val="00D33EE8"/>
    <w:rsid w:val="00D3402C"/>
    <w:rsid w:val="00D344EA"/>
    <w:rsid w:val="00D34B54"/>
    <w:rsid w:val="00D34F1D"/>
    <w:rsid w:val="00D35875"/>
    <w:rsid w:val="00D35B39"/>
    <w:rsid w:val="00D35B48"/>
    <w:rsid w:val="00D360B4"/>
    <w:rsid w:val="00D360DE"/>
    <w:rsid w:val="00D362C4"/>
    <w:rsid w:val="00D363A4"/>
    <w:rsid w:val="00D36488"/>
    <w:rsid w:val="00D366EE"/>
    <w:rsid w:val="00D36DC7"/>
    <w:rsid w:val="00D36E28"/>
    <w:rsid w:val="00D3744C"/>
    <w:rsid w:val="00D376AC"/>
    <w:rsid w:val="00D37703"/>
    <w:rsid w:val="00D3789A"/>
    <w:rsid w:val="00D37B87"/>
    <w:rsid w:val="00D37EE0"/>
    <w:rsid w:val="00D37F68"/>
    <w:rsid w:val="00D4024C"/>
    <w:rsid w:val="00D403AE"/>
    <w:rsid w:val="00D40422"/>
    <w:rsid w:val="00D4054D"/>
    <w:rsid w:val="00D40762"/>
    <w:rsid w:val="00D40767"/>
    <w:rsid w:val="00D407EE"/>
    <w:rsid w:val="00D408BC"/>
    <w:rsid w:val="00D4092D"/>
    <w:rsid w:val="00D40D81"/>
    <w:rsid w:val="00D410E6"/>
    <w:rsid w:val="00D416D4"/>
    <w:rsid w:val="00D416E1"/>
    <w:rsid w:val="00D41E95"/>
    <w:rsid w:val="00D41FBD"/>
    <w:rsid w:val="00D42192"/>
    <w:rsid w:val="00D42B8D"/>
    <w:rsid w:val="00D42CC2"/>
    <w:rsid w:val="00D4324F"/>
    <w:rsid w:val="00D43528"/>
    <w:rsid w:val="00D4353A"/>
    <w:rsid w:val="00D43693"/>
    <w:rsid w:val="00D439AE"/>
    <w:rsid w:val="00D44016"/>
    <w:rsid w:val="00D44182"/>
    <w:rsid w:val="00D441A0"/>
    <w:rsid w:val="00D444D5"/>
    <w:rsid w:val="00D4456B"/>
    <w:rsid w:val="00D446C0"/>
    <w:rsid w:val="00D44854"/>
    <w:rsid w:val="00D449D2"/>
    <w:rsid w:val="00D467D7"/>
    <w:rsid w:val="00D47033"/>
    <w:rsid w:val="00D470CB"/>
    <w:rsid w:val="00D47229"/>
    <w:rsid w:val="00D475D7"/>
    <w:rsid w:val="00D47980"/>
    <w:rsid w:val="00D47F19"/>
    <w:rsid w:val="00D50000"/>
    <w:rsid w:val="00D50055"/>
    <w:rsid w:val="00D502C9"/>
    <w:rsid w:val="00D5056B"/>
    <w:rsid w:val="00D5070B"/>
    <w:rsid w:val="00D50985"/>
    <w:rsid w:val="00D50AD2"/>
    <w:rsid w:val="00D50C08"/>
    <w:rsid w:val="00D50C2B"/>
    <w:rsid w:val="00D5116A"/>
    <w:rsid w:val="00D512A8"/>
    <w:rsid w:val="00D51320"/>
    <w:rsid w:val="00D51480"/>
    <w:rsid w:val="00D515FB"/>
    <w:rsid w:val="00D52036"/>
    <w:rsid w:val="00D527CA"/>
    <w:rsid w:val="00D52944"/>
    <w:rsid w:val="00D52992"/>
    <w:rsid w:val="00D52C68"/>
    <w:rsid w:val="00D53268"/>
    <w:rsid w:val="00D5412E"/>
    <w:rsid w:val="00D54386"/>
    <w:rsid w:val="00D544B7"/>
    <w:rsid w:val="00D5450A"/>
    <w:rsid w:val="00D54652"/>
    <w:rsid w:val="00D549B4"/>
    <w:rsid w:val="00D54C84"/>
    <w:rsid w:val="00D55190"/>
    <w:rsid w:val="00D5536A"/>
    <w:rsid w:val="00D5558A"/>
    <w:rsid w:val="00D556BC"/>
    <w:rsid w:val="00D55D05"/>
    <w:rsid w:val="00D55E6F"/>
    <w:rsid w:val="00D56061"/>
    <w:rsid w:val="00D56217"/>
    <w:rsid w:val="00D56225"/>
    <w:rsid w:val="00D56729"/>
    <w:rsid w:val="00D56769"/>
    <w:rsid w:val="00D56AC5"/>
    <w:rsid w:val="00D56EE6"/>
    <w:rsid w:val="00D57763"/>
    <w:rsid w:val="00D57991"/>
    <w:rsid w:val="00D57DCE"/>
    <w:rsid w:val="00D57F53"/>
    <w:rsid w:val="00D60329"/>
    <w:rsid w:val="00D604BE"/>
    <w:rsid w:val="00D604D4"/>
    <w:rsid w:val="00D60639"/>
    <w:rsid w:val="00D6072A"/>
    <w:rsid w:val="00D6072E"/>
    <w:rsid w:val="00D60794"/>
    <w:rsid w:val="00D610FE"/>
    <w:rsid w:val="00D61778"/>
    <w:rsid w:val="00D6180F"/>
    <w:rsid w:val="00D61C1B"/>
    <w:rsid w:val="00D61FED"/>
    <w:rsid w:val="00D62550"/>
    <w:rsid w:val="00D62E47"/>
    <w:rsid w:val="00D633C5"/>
    <w:rsid w:val="00D633D1"/>
    <w:rsid w:val="00D63741"/>
    <w:rsid w:val="00D63900"/>
    <w:rsid w:val="00D63941"/>
    <w:rsid w:val="00D63A53"/>
    <w:rsid w:val="00D643BF"/>
    <w:rsid w:val="00D6467C"/>
    <w:rsid w:val="00D64B20"/>
    <w:rsid w:val="00D64CC0"/>
    <w:rsid w:val="00D64D82"/>
    <w:rsid w:val="00D64F65"/>
    <w:rsid w:val="00D65A51"/>
    <w:rsid w:val="00D65B76"/>
    <w:rsid w:val="00D65C68"/>
    <w:rsid w:val="00D660CC"/>
    <w:rsid w:val="00D661B6"/>
    <w:rsid w:val="00D6625D"/>
    <w:rsid w:val="00D66481"/>
    <w:rsid w:val="00D6688B"/>
    <w:rsid w:val="00D6689D"/>
    <w:rsid w:val="00D669FD"/>
    <w:rsid w:val="00D66B2A"/>
    <w:rsid w:val="00D66CB8"/>
    <w:rsid w:val="00D66D52"/>
    <w:rsid w:val="00D67316"/>
    <w:rsid w:val="00D673F7"/>
    <w:rsid w:val="00D67498"/>
    <w:rsid w:val="00D675A0"/>
    <w:rsid w:val="00D67778"/>
    <w:rsid w:val="00D67AD4"/>
    <w:rsid w:val="00D67C33"/>
    <w:rsid w:val="00D67DEA"/>
    <w:rsid w:val="00D70338"/>
    <w:rsid w:val="00D70B25"/>
    <w:rsid w:val="00D716D1"/>
    <w:rsid w:val="00D717DF"/>
    <w:rsid w:val="00D71873"/>
    <w:rsid w:val="00D718F2"/>
    <w:rsid w:val="00D71AAD"/>
    <w:rsid w:val="00D72174"/>
    <w:rsid w:val="00D732EF"/>
    <w:rsid w:val="00D7353C"/>
    <w:rsid w:val="00D73661"/>
    <w:rsid w:val="00D74233"/>
    <w:rsid w:val="00D743EF"/>
    <w:rsid w:val="00D74A86"/>
    <w:rsid w:val="00D74C99"/>
    <w:rsid w:val="00D74D36"/>
    <w:rsid w:val="00D74F95"/>
    <w:rsid w:val="00D755AC"/>
    <w:rsid w:val="00D7580D"/>
    <w:rsid w:val="00D75B55"/>
    <w:rsid w:val="00D75E22"/>
    <w:rsid w:val="00D75F2E"/>
    <w:rsid w:val="00D764E7"/>
    <w:rsid w:val="00D765D8"/>
    <w:rsid w:val="00D769F8"/>
    <w:rsid w:val="00D76FAA"/>
    <w:rsid w:val="00D77025"/>
    <w:rsid w:val="00D77117"/>
    <w:rsid w:val="00D7791A"/>
    <w:rsid w:val="00D8028A"/>
    <w:rsid w:val="00D804E0"/>
    <w:rsid w:val="00D80552"/>
    <w:rsid w:val="00D805A2"/>
    <w:rsid w:val="00D8098E"/>
    <w:rsid w:val="00D80B53"/>
    <w:rsid w:val="00D80BE6"/>
    <w:rsid w:val="00D80EBF"/>
    <w:rsid w:val="00D812C2"/>
    <w:rsid w:val="00D813E7"/>
    <w:rsid w:val="00D815C9"/>
    <w:rsid w:val="00D81ED0"/>
    <w:rsid w:val="00D823BC"/>
    <w:rsid w:val="00D825C5"/>
    <w:rsid w:val="00D826D9"/>
    <w:rsid w:val="00D828DC"/>
    <w:rsid w:val="00D82AA0"/>
    <w:rsid w:val="00D82AEC"/>
    <w:rsid w:val="00D8345B"/>
    <w:rsid w:val="00D839C5"/>
    <w:rsid w:val="00D83B1F"/>
    <w:rsid w:val="00D83E02"/>
    <w:rsid w:val="00D83EC5"/>
    <w:rsid w:val="00D83F82"/>
    <w:rsid w:val="00D83FC1"/>
    <w:rsid w:val="00D840F5"/>
    <w:rsid w:val="00D84322"/>
    <w:rsid w:val="00D84470"/>
    <w:rsid w:val="00D849B7"/>
    <w:rsid w:val="00D84AE0"/>
    <w:rsid w:val="00D84BB8"/>
    <w:rsid w:val="00D84D78"/>
    <w:rsid w:val="00D85151"/>
    <w:rsid w:val="00D85387"/>
    <w:rsid w:val="00D856ED"/>
    <w:rsid w:val="00D85901"/>
    <w:rsid w:val="00D85D78"/>
    <w:rsid w:val="00D85DC7"/>
    <w:rsid w:val="00D85EE9"/>
    <w:rsid w:val="00D86187"/>
    <w:rsid w:val="00D86365"/>
    <w:rsid w:val="00D864CB"/>
    <w:rsid w:val="00D86926"/>
    <w:rsid w:val="00D86F58"/>
    <w:rsid w:val="00D87B26"/>
    <w:rsid w:val="00D87C3A"/>
    <w:rsid w:val="00D87C58"/>
    <w:rsid w:val="00D87FA8"/>
    <w:rsid w:val="00D90089"/>
    <w:rsid w:val="00D9044E"/>
    <w:rsid w:val="00D905B1"/>
    <w:rsid w:val="00D907D0"/>
    <w:rsid w:val="00D90C9E"/>
    <w:rsid w:val="00D90DF6"/>
    <w:rsid w:val="00D917AF"/>
    <w:rsid w:val="00D91A49"/>
    <w:rsid w:val="00D92445"/>
    <w:rsid w:val="00D92581"/>
    <w:rsid w:val="00D92687"/>
    <w:rsid w:val="00D92E0F"/>
    <w:rsid w:val="00D92E49"/>
    <w:rsid w:val="00D934CD"/>
    <w:rsid w:val="00D93568"/>
    <w:rsid w:val="00D936A7"/>
    <w:rsid w:val="00D93720"/>
    <w:rsid w:val="00D9385F"/>
    <w:rsid w:val="00D93905"/>
    <w:rsid w:val="00D93D2F"/>
    <w:rsid w:val="00D94240"/>
    <w:rsid w:val="00D945E7"/>
    <w:rsid w:val="00D94847"/>
    <w:rsid w:val="00D94C16"/>
    <w:rsid w:val="00D94D5A"/>
    <w:rsid w:val="00D94F67"/>
    <w:rsid w:val="00D94FFB"/>
    <w:rsid w:val="00D9516F"/>
    <w:rsid w:val="00D952B2"/>
    <w:rsid w:val="00D95581"/>
    <w:rsid w:val="00D95CE1"/>
    <w:rsid w:val="00D95E06"/>
    <w:rsid w:val="00D95E34"/>
    <w:rsid w:val="00D9638F"/>
    <w:rsid w:val="00D9686F"/>
    <w:rsid w:val="00D9690E"/>
    <w:rsid w:val="00D969C3"/>
    <w:rsid w:val="00D96BEA"/>
    <w:rsid w:val="00D96C01"/>
    <w:rsid w:val="00D976DE"/>
    <w:rsid w:val="00D97743"/>
    <w:rsid w:val="00D97C42"/>
    <w:rsid w:val="00D97C6D"/>
    <w:rsid w:val="00D97EF4"/>
    <w:rsid w:val="00DA00AE"/>
    <w:rsid w:val="00DA02FE"/>
    <w:rsid w:val="00DA05C4"/>
    <w:rsid w:val="00DA0A7F"/>
    <w:rsid w:val="00DA0BF9"/>
    <w:rsid w:val="00DA0D51"/>
    <w:rsid w:val="00DA0DF1"/>
    <w:rsid w:val="00DA0E0D"/>
    <w:rsid w:val="00DA0E4B"/>
    <w:rsid w:val="00DA1240"/>
    <w:rsid w:val="00DA145E"/>
    <w:rsid w:val="00DA157F"/>
    <w:rsid w:val="00DA1650"/>
    <w:rsid w:val="00DA16E2"/>
    <w:rsid w:val="00DA1957"/>
    <w:rsid w:val="00DA1A01"/>
    <w:rsid w:val="00DA1AB9"/>
    <w:rsid w:val="00DA1BD2"/>
    <w:rsid w:val="00DA1D42"/>
    <w:rsid w:val="00DA234C"/>
    <w:rsid w:val="00DA2CB2"/>
    <w:rsid w:val="00DA2DD9"/>
    <w:rsid w:val="00DA2E0C"/>
    <w:rsid w:val="00DA3573"/>
    <w:rsid w:val="00DA3605"/>
    <w:rsid w:val="00DA36BC"/>
    <w:rsid w:val="00DA3780"/>
    <w:rsid w:val="00DA3874"/>
    <w:rsid w:val="00DA3A13"/>
    <w:rsid w:val="00DA3B35"/>
    <w:rsid w:val="00DA3D03"/>
    <w:rsid w:val="00DA3D80"/>
    <w:rsid w:val="00DA548C"/>
    <w:rsid w:val="00DA55C7"/>
    <w:rsid w:val="00DA5823"/>
    <w:rsid w:val="00DA5C06"/>
    <w:rsid w:val="00DA6404"/>
    <w:rsid w:val="00DA6832"/>
    <w:rsid w:val="00DA68D1"/>
    <w:rsid w:val="00DA6DE0"/>
    <w:rsid w:val="00DA6DE2"/>
    <w:rsid w:val="00DA72F3"/>
    <w:rsid w:val="00DA74B1"/>
    <w:rsid w:val="00DB09F6"/>
    <w:rsid w:val="00DB1068"/>
    <w:rsid w:val="00DB10F7"/>
    <w:rsid w:val="00DB12C8"/>
    <w:rsid w:val="00DB1596"/>
    <w:rsid w:val="00DB1798"/>
    <w:rsid w:val="00DB1B99"/>
    <w:rsid w:val="00DB206A"/>
    <w:rsid w:val="00DB245A"/>
    <w:rsid w:val="00DB268F"/>
    <w:rsid w:val="00DB280D"/>
    <w:rsid w:val="00DB28FF"/>
    <w:rsid w:val="00DB2EC5"/>
    <w:rsid w:val="00DB3431"/>
    <w:rsid w:val="00DB34D6"/>
    <w:rsid w:val="00DB350C"/>
    <w:rsid w:val="00DB3526"/>
    <w:rsid w:val="00DB3691"/>
    <w:rsid w:val="00DB4166"/>
    <w:rsid w:val="00DB4256"/>
    <w:rsid w:val="00DB44DB"/>
    <w:rsid w:val="00DB451D"/>
    <w:rsid w:val="00DB455B"/>
    <w:rsid w:val="00DB462E"/>
    <w:rsid w:val="00DB474D"/>
    <w:rsid w:val="00DB511A"/>
    <w:rsid w:val="00DB551C"/>
    <w:rsid w:val="00DB5636"/>
    <w:rsid w:val="00DB5733"/>
    <w:rsid w:val="00DB5B8F"/>
    <w:rsid w:val="00DB5C8F"/>
    <w:rsid w:val="00DB637B"/>
    <w:rsid w:val="00DB65D7"/>
    <w:rsid w:val="00DB6875"/>
    <w:rsid w:val="00DB7103"/>
    <w:rsid w:val="00DB7153"/>
    <w:rsid w:val="00DB7FF2"/>
    <w:rsid w:val="00DC0211"/>
    <w:rsid w:val="00DC05D0"/>
    <w:rsid w:val="00DC09C6"/>
    <w:rsid w:val="00DC0A38"/>
    <w:rsid w:val="00DC0B54"/>
    <w:rsid w:val="00DC0DBD"/>
    <w:rsid w:val="00DC0E61"/>
    <w:rsid w:val="00DC1162"/>
    <w:rsid w:val="00DC1350"/>
    <w:rsid w:val="00DC17E6"/>
    <w:rsid w:val="00DC18F4"/>
    <w:rsid w:val="00DC2050"/>
    <w:rsid w:val="00DC2380"/>
    <w:rsid w:val="00DC244E"/>
    <w:rsid w:val="00DC2D84"/>
    <w:rsid w:val="00DC2F49"/>
    <w:rsid w:val="00DC2F5C"/>
    <w:rsid w:val="00DC3374"/>
    <w:rsid w:val="00DC33D9"/>
    <w:rsid w:val="00DC3637"/>
    <w:rsid w:val="00DC3738"/>
    <w:rsid w:val="00DC37EE"/>
    <w:rsid w:val="00DC396D"/>
    <w:rsid w:val="00DC3E95"/>
    <w:rsid w:val="00DC3FB6"/>
    <w:rsid w:val="00DC3FF2"/>
    <w:rsid w:val="00DC4332"/>
    <w:rsid w:val="00DC464F"/>
    <w:rsid w:val="00DC468E"/>
    <w:rsid w:val="00DC4737"/>
    <w:rsid w:val="00DC4812"/>
    <w:rsid w:val="00DC48B3"/>
    <w:rsid w:val="00DC4C50"/>
    <w:rsid w:val="00DC4FE9"/>
    <w:rsid w:val="00DC5140"/>
    <w:rsid w:val="00DC519F"/>
    <w:rsid w:val="00DC5B88"/>
    <w:rsid w:val="00DC5CC1"/>
    <w:rsid w:val="00DC5D87"/>
    <w:rsid w:val="00DC644B"/>
    <w:rsid w:val="00DC6720"/>
    <w:rsid w:val="00DC6745"/>
    <w:rsid w:val="00DC680A"/>
    <w:rsid w:val="00DC6E07"/>
    <w:rsid w:val="00DC6EFC"/>
    <w:rsid w:val="00DC70E9"/>
    <w:rsid w:val="00DC75F5"/>
    <w:rsid w:val="00DC7D7F"/>
    <w:rsid w:val="00DC7E55"/>
    <w:rsid w:val="00DD0756"/>
    <w:rsid w:val="00DD08B9"/>
    <w:rsid w:val="00DD0A69"/>
    <w:rsid w:val="00DD0ED5"/>
    <w:rsid w:val="00DD0F1E"/>
    <w:rsid w:val="00DD1370"/>
    <w:rsid w:val="00DD18D0"/>
    <w:rsid w:val="00DD192B"/>
    <w:rsid w:val="00DD1BB6"/>
    <w:rsid w:val="00DD1DEE"/>
    <w:rsid w:val="00DD1F2D"/>
    <w:rsid w:val="00DD2280"/>
    <w:rsid w:val="00DD22FF"/>
    <w:rsid w:val="00DD24A6"/>
    <w:rsid w:val="00DD2686"/>
    <w:rsid w:val="00DD273F"/>
    <w:rsid w:val="00DD2BD3"/>
    <w:rsid w:val="00DD3381"/>
    <w:rsid w:val="00DD3D21"/>
    <w:rsid w:val="00DD3EFD"/>
    <w:rsid w:val="00DD403E"/>
    <w:rsid w:val="00DD422F"/>
    <w:rsid w:val="00DD46D3"/>
    <w:rsid w:val="00DD5798"/>
    <w:rsid w:val="00DD5EB9"/>
    <w:rsid w:val="00DD5EDE"/>
    <w:rsid w:val="00DD6C66"/>
    <w:rsid w:val="00DD6F80"/>
    <w:rsid w:val="00DD70E4"/>
    <w:rsid w:val="00DD71B0"/>
    <w:rsid w:val="00DD7370"/>
    <w:rsid w:val="00DD764C"/>
    <w:rsid w:val="00DD7FAA"/>
    <w:rsid w:val="00DE0039"/>
    <w:rsid w:val="00DE03B5"/>
    <w:rsid w:val="00DE07AB"/>
    <w:rsid w:val="00DE08FA"/>
    <w:rsid w:val="00DE0B88"/>
    <w:rsid w:val="00DE1199"/>
    <w:rsid w:val="00DE15EC"/>
    <w:rsid w:val="00DE15FA"/>
    <w:rsid w:val="00DE1641"/>
    <w:rsid w:val="00DE1F07"/>
    <w:rsid w:val="00DE1FE3"/>
    <w:rsid w:val="00DE247F"/>
    <w:rsid w:val="00DE27A2"/>
    <w:rsid w:val="00DE2933"/>
    <w:rsid w:val="00DE2CB4"/>
    <w:rsid w:val="00DE389A"/>
    <w:rsid w:val="00DE39FF"/>
    <w:rsid w:val="00DE3AA2"/>
    <w:rsid w:val="00DE3DC9"/>
    <w:rsid w:val="00DE3F33"/>
    <w:rsid w:val="00DE42E1"/>
    <w:rsid w:val="00DE4474"/>
    <w:rsid w:val="00DE4900"/>
    <w:rsid w:val="00DE4B7D"/>
    <w:rsid w:val="00DE4E43"/>
    <w:rsid w:val="00DE5168"/>
    <w:rsid w:val="00DE5411"/>
    <w:rsid w:val="00DE5C07"/>
    <w:rsid w:val="00DE5C68"/>
    <w:rsid w:val="00DE5E24"/>
    <w:rsid w:val="00DE600C"/>
    <w:rsid w:val="00DE60B3"/>
    <w:rsid w:val="00DE61D7"/>
    <w:rsid w:val="00DE6227"/>
    <w:rsid w:val="00DE6259"/>
    <w:rsid w:val="00DE627E"/>
    <w:rsid w:val="00DE65EA"/>
    <w:rsid w:val="00DE6769"/>
    <w:rsid w:val="00DE6A61"/>
    <w:rsid w:val="00DE6A8E"/>
    <w:rsid w:val="00DE6AC3"/>
    <w:rsid w:val="00DE6B1F"/>
    <w:rsid w:val="00DE6F2A"/>
    <w:rsid w:val="00DE7186"/>
    <w:rsid w:val="00DE71C0"/>
    <w:rsid w:val="00DE72AF"/>
    <w:rsid w:val="00DE72CC"/>
    <w:rsid w:val="00DE733E"/>
    <w:rsid w:val="00DE7457"/>
    <w:rsid w:val="00DE7A22"/>
    <w:rsid w:val="00DE7C3A"/>
    <w:rsid w:val="00DF021C"/>
    <w:rsid w:val="00DF039E"/>
    <w:rsid w:val="00DF04B0"/>
    <w:rsid w:val="00DF0948"/>
    <w:rsid w:val="00DF0BDF"/>
    <w:rsid w:val="00DF0C9C"/>
    <w:rsid w:val="00DF0D18"/>
    <w:rsid w:val="00DF10B2"/>
    <w:rsid w:val="00DF161C"/>
    <w:rsid w:val="00DF1B49"/>
    <w:rsid w:val="00DF2564"/>
    <w:rsid w:val="00DF28EC"/>
    <w:rsid w:val="00DF2DCA"/>
    <w:rsid w:val="00DF2E58"/>
    <w:rsid w:val="00DF3070"/>
    <w:rsid w:val="00DF36BF"/>
    <w:rsid w:val="00DF3A80"/>
    <w:rsid w:val="00DF4218"/>
    <w:rsid w:val="00DF4357"/>
    <w:rsid w:val="00DF4468"/>
    <w:rsid w:val="00DF4705"/>
    <w:rsid w:val="00DF4714"/>
    <w:rsid w:val="00DF47BC"/>
    <w:rsid w:val="00DF4AB6"/>
    <w:rsid w:val="00DF4C32"/>
    <w:rsid w:val="00DF4C54"/>
    <w:rsid w:val="00DF54C5"/>
    <w:rsid w:val="00DF55E5"/>
    <w:rsid w:val="00DF5CBF"/>
    <w:rsid w:val="00DF5E0D"/>
    <w:rsid w:val="00DF5FA0"/>
    <w:rsid w:val="00DF6912"/>
    <w:rsid w:val="00DF70D7"/>
    <w:rsid w:val="00DF72A5"/>
    <w:rsid w:val="00DF7345"/>
    <w:rsid w:val="00DF778E"/>
    <w:rsid w:val="00DF7ABE"/>
    <w:rsid w:val="00E000A8"/>
    <w:rsid w:val="00E00673"/>
    <w:rsid w:val="00E00769"/>
    <w:rsid w:val="00E0182B"/>
    <w:rsid w:val="00E01B62"/>
    <w:rsid w:val="00E025C4"/>
    <w:rsid w:val="00E0292A"/>
    <w:rsid w:val="00E029AC"/>
    <w:rsid w:val="00E02D0F"/>
    <w:rsid w:val="00E03072"/>
    <w:rsid w:val="00E0352F"/>
    <w:rsid w:val="00E038A1"/>
    <w:rsid w:val="00E03C86"/>
    <w:rsid w:val="00E03DEB"/>
    <w:rsid w:val="00E03E18"/>
    <w:rsid w:val="00E03FD3"/>
    <w:rsid w:val="00E0404A"/>
    <w:rsid w:val="00E0428A"/>
    <w:rsid w:val="00E042AE"/>
    <w:rsid w:val="00E0454B"/>
    <w:rsid w:val="00E0469B"/>
    <w:rsid w:val="00E0491B"/>
    <w:rsid w:val="00E04A26"/>
    <w:rsid w:val="00E04ACF"/>
    <w:rsid w:val="00E04AD5"/>
    <w:rsid w:val="00E04EF5"/>
    <w:rsid w:val="00E054A0"/>
    <w:rsid w:val="00E0589A"/>
    <w:rsid w:val="00E0596A"/>
    <w:rsid w:val="00E06101"/>
    <w:rsid w:val="00E061A0"/>
    <w:rsid w:val="00E06900"/>
    <w:rsid w:val="00E06BB9"/>
    <w:rsid w:val="00E06F60"/>
    <w:rsid w:val="00E071D9"/>
    <w:rsid w:val="00E0730D"/>
    <w:rsid w:val="00E07486"/>
    <w:rsid w:val="00E07544"/>
    <w:rsid w:val="00E07945"/>
    <w:rsid w:val="00E07F1F"/>
    <w:rsid w:val="00E1049B"/>
    <w:rsid w:val="00E10E62"/>
    <w:rsid w:val="00E10FAA"/>
    <w:rsid w:val="00E11593"/>
    <w:rsid w:val="00E11666"/>
    <w:rsid w:val="00E1177E"/>
    <w:rsid w:val="00E11ABC"/>
    <w:rsid w:val="00E1223D"/>
    <w:rsid w:val="00E12388"/>
    <w:rsid w:val="00E128F4"/>
    <w:rsid w:val="00E12B48"/>
    <w:rsid w:val="00E13006"/>
    <w:rsid w:val="00E13786"/>
    <w:rsid w:val="00E1389E"/>
    <w:rsid w:val="00E13909"/>
    <w:rsid w:val="00E13D02"/>
    <w:rsid w:val="00E14400"/>
    <w:rsid w:val="00E14E7D"/>
    <w:rsid w:val="00E15246"/>
    <w:rsid w:val="00E1537A"/>
    <w:rsid w:val="00E15552"/>
    <w:rsid w:val="00E161C8"/>
    <w:rsid w:val="00E162B1"/>
    <w:rsid w:val="00E165B3"/>
    <w:rsid w:val="00E1692B"/>
    <w:rsid w:val="00E1698C"/>
    <w:rsid w:val="00E16B9F"/>
    <w:rsid w:val="00E16C68"/>
    <w:rsid w:val="00E16E70"/>
    <w:rsid w:val="00E16E7A"/>
    <w:rsid w:val="00E16FFC"/>
    <w:rsid w:val="00E17014"/>
    <w:rsid w:val="00E1715B"/>
    <w:rsid w:val="00E172DF"/>
    <w:rsid w:val="00E17391"/>
    <w:rsid w:val="00E176A7"/>
    <w:rsid w:val="00E17B12"/>
    <w:rsid w:val="00E202DF"/>
    <w:rsid w:val="00E204E5"/>
    <w:rsid w:val="00E20B3E"/>
    <w:rsid w:val="00E20CF9"/>
    <w:rsid w:val="00E21037"/>
    <w:rsid w:val="00E21369"/>
    <w:rsid w:val="00E2146E"/>
    <w:rsid w:val="00E2160E"/>
    <w:rsid w:val="00E21CD6"/>
    <w:rsid w:val="00E21E99"/>
    <w:rsid w:val="00E21FB3"/>
    <w:rsid w:val="00E220B3"/>
    <w:rsid w:val="00E2219A"/>
    <w:rsid w:val="00E22CE9"/>
    <w:rsid w:val="00E22F32"/>
    <w:rsid w:val="00E23306"/>
    <w:rsid w:val="00E236A1"/>
    <w:rsid w:val="00E237F6"/>
    <w:rsid w:val="00E23E19"/>
    <w:rsid w:val="00E23E4D"/>
    <w:rsid w:val="00E23EBB"/>
    <w:rsid w:val="00E23EEA"/>
    <w:rsid w:val="00E244E3"/>
    <w:rsid w:val="00E246E4"/>
    <w:rsid w:val="00E24D81"/>
    <w:rsid w:val="00E25214"/>
    <w:rsid w:val="00E2562C"/>
    <w:rsid w:val="00E25A47"/>
    <w:rsid w:val="00E266AB"/>
    <w:rsid w:val="00E26A85"/>
    <w:rsid w:val="00E26ABB"/>
    <w:rsid w:val="00E26CF7"/>
    <w:rsid w:val="00E27517"/>
    <w:rsid w:val="00E277D4"/>
    <w:rsid w:val="00E2780A"/>
    <w:rsid w:val="00E27D54"/>
    <w:rsid w:val="00E304D9"/>
    <w:rsid w:val="00E30546"/>
    <w:rsid w:val="00E306E6"/>
    <w:rsid w:val="00E30708"/>
    <w:rsid w:val="00E3092A"/>
    <w:rsid w:val="00E30A3E"/>
    <w:rsid w:val="00E30AC6"/>
    <w:rsid w:val="00E30C22"/>
    <w:rsid w:val="00E30D01"/>
    <w:rsid w:val="00E312E3"/>
    <w:rsid w:val="00E31837"/>
    <w:rsid w:val="00E31867"/>
    <w:rsid w:val="00E318A1"/>
    <w:rsid w:val="00E31DF4"/>
    <w:rsid w:val="00E31E5F"/>
    <w:rsid w:val="00E31F50"/>
    <w:rsid w:val="00E32471"/>
    <w:rsid w:val="00E3268B"/>
    <w:rsid w:val="00E3288D"/>
    <w:rsid w:val="00E32C21"/>
    <w:rsid w:val="00E33395"/>
    <w:rsid w:val="00E33596"/>
    <w:rsid w:val="00E33A0C"/>
    <w:rsid w:val="00E33AD4"/>
    <w:rsid w:val="00E33AF7"/>
    <w:rsid w:val="00E33CB0"/>
    <w:rsid w:val="00E33EC5"/>
    <w:rsid w:val="00E33F0C"/>
    <w:rsid w:val="00E34556"/>
    <w:rsid w:val="00E34944"/>
    <w:rsid w:val="00E34A1D"/>
    <w:rsid w:val="00E35334"/>
    <w:rsid w:val="00E3559E"/>
    <w:rsid w:val="00E3600E"/>
    <w:rsid w:val="00E3664E"/>
    <w:rsid w:val="00E369CF"/>
    <w:rsid w:val="00E36C6C"/>
    <w:rsid w:val="00E36CCC"/>
    <w:rsid w:val="00E3702C"/>
    <w:rsid w:val="00E370BC"/>
    <w:rsid w:val="00E3757C"/>
    <w:rsid w:val="00E3791B"/>
    <w:rsid w:val="00E37EDC"/>
    <w:rsid w:val="00E402C6"/>
    <w:rsid w:val="00E40CA0"/>
    <w:rsid w:val="00E40FE1"/>
    <w:rsid w:val="00E41455"/>
    <w:rsid w:val="00E41702"/>
    <w:rsid w:val="00E418D4"/>
    <w:rsid w:val="00E41A0E"/>
    <w:rsid w:val="00E41B7F"/>
    <w:rsid w:val="00E41DFF"/>
    <w:rsid w:val="00E41F4A"/>
    <w:rsid w:val="00E4201C"/>
    <w:rsid w:val="00E42082"/>
    <w:rsid w:val="00E42128"/>
    <w:rsid w:val="00E42674"/>
    <w:rsid w:val="00E426CD"/>
    <w:rsid w:val="00E427DA"/>
    <w:rsid w:val="00E4296B"/>
    <w:rsid w:val="00E429FF"/>
    <w:rsid w:val="00E42C22"/>
    <w:rsid w:val="00E42FFA"/>
    <w:rsid w:val="00E43370"/>
    <w:rsid w:val="00E43440"/>
    <w:rsid w:val="00E4370F"/>
    <w:rsid w:val="00E4376E"/>
    <w:rsid w:val="00E43896"/>
    <w:rsid w:val="00E43B04"/>
    <w:rsid w:val="00E43D4D"/>
    <w:rsid w:val="00E43F33"/>
    <w:rsid w:val="00E44229"/>
    <w:rsid w:val="00E446AE"/>
    <w:rsid w:val="00E44C4E"/>
    <w:rsid w:val="00E44D88"/>
    <w:rsid w:val="00E45077"/>
    <w:rsid w:val="00E4552F"/>
    <w:rsid w:val="00E456B5"/>
    <w:rsid w:val="00E45793"/>
    <w:rsid w:val="00E459E9"/>
    <w:rsid w:val="00E45A22"/>
    <w:rsid w:val="00E45A3B"/>
    <w:rsid w:val="00E45D74"/>
    <w:rsid w:val="00E45D75"/>
    <w:rsid w:val="00E4689C"/>
    <w:rsid w:val="00E46CD9"/>
    <w:rsid w:val="00E46EC8"/>
    <w:rsid w:val="00E4720E"/>
    <w:rsid w:val="00E473CE"/>
    <w:rsid w:val="00E478F5"/>
    <w:rsid w:val="00E47926"/>
    <w:rsid w:val="00E501F8"/>
    <w:rsid w:val="00E50266"/>
    <w:rsid w:val="00E50282"/>
    <w:rsid w:val="00E50539"/>
    <w:rsid w:val="00E508C2"/>
    <w:rsid w:val="00E508CF"/>
    <w:rsid w:val="00E5099A"/>
    <w:rsid w:val="00E50CEA"/>
    <w:rsid w:val="00E5127F"/>
    <w:rsid w:val="00E519CD"/>
    <w:rsid w:val="00E51B85"/>
    <w:rsid w:val="00E52060"/>
    <w:rsid w:val="00E5222C"/>
    <w:rsid w:val="00E526F7"/>
    <w:rsid w:val="00E527C3"/>
    <w:rsid w:val="00E527FB"/>
    <w:rsid w:val="00E52C53"/>
    <w:rsid w:val="00E52D9D"/>
    <w:rsid w:val="00E53428"/>
    <w:rsid w:val="00E53489"/>
    <w:rsid w:val="00E5383B"/>
    <w:rsid w:val="00E53BF3"/>
    <w:rsid w:val="00E543A3"/>
    <w:rsid w:val="00E54490"/>
    <w:rsid w:val="00E54491"/>
    <w:rsid w:val="00E5479A"/>
    <w:rsid w:val="00E5485C"/>
    <w:rsid w:val="00E54923"/>
    <w:rsid w:val="00E54A12"/>
    <w:rsid w:val="00E54E6D"/>
    <w:rsid w:val="00E551C0"/>
    <w:rsid w:val="00E55423"/>
    <w:rsid w:val="00E55928"/>
    <w:rsid w:val="00E55B11"/>
    <w:rsid w:val="00E55C84"/>
    <w:rsid w:val="00E56279"/>
    <w:rsid w:val="00E5637B"/>
    <w:rsid w:val="00E56596"/>
    <w:rsid w:val="00E56D5E"/>
    <w:rsid w:val="00E57060"/>
    <w:rsid w:val="00E5709C"/>
    <w:rsid w:val="00E57230"/>
    <w:rsid w:val="00E57493"/>
    <w:rsid w:val="00E57EF9"/>
    <w:rsid w:val="00E60135"/>
    <w:rsid w:val="00E605A5"/>
    <w:rsid w:val="00E606A2"/>
    <w:rsid w:val="00E6094D"/>
    <w:rsid w:val="00E60B35"/>
    <w:rsid w:val="00E61796"/>
    <w:rsid w:val="00E61CF6"/>
    <w:rsid w:val="00E61EEF"/>
    <w:rsid w:val="00E620D9"/>
    <w:rsid w:val="00E62100"/>
    <w:rsid w:val="00E62A38"/>
    <w:rsid w:val="00E62B62"/>
    <w:rsid w:val="00E62E24"/>
    <w:rsid w:val="00E62FB1"/>
    <w:rsid w:val="00E6320B"/>
    <w:rsid w:val="00E633CA"/>
    <w:rsid w:val="00E63642"/>
    <w:rsid w:val="00E63829"/>
    <w:rsid w:val="00E63CCC"/>
    <w:rsid w:val="00E64249"/>
    <w:rsid w:val="00E64402"/>
    <w:rsid w:val="00E64CE0"/>
    <w:rsid w:val="00E64E7B"/>
    <w:rsid w:val="00E65498"/>
    <w:rsid w:val="00E6563D"/>
    <w:rsid w:val="00E658BF"/>
    <w:rsid w:val="00E659A5"/>
    <w:rsid w:val="00E65C50"/>
    <w:rsid w:val="00E65DB5"/>
    <w:rsid w:val="00E65F46"/>
    <w:rsid w:val="00E661CB"/>
    <w:rsid w:val="00E66435"/>
    <w:rsid w:val="00E6650F"/>
    <w:rsid w:val="00E66A13"/>
    <w:rsid w:val="00E66DE0"/>
    <w:rsid w:val="00E70183"/>
    <w:rsid w:val="00E703C5"/>
    <w:rsid w:val="00E706BB"/>
    <w:rsid w:val="00E706E8"/>
    <w:rsid w:val="00E70917"/>
    <w:rsid w:val="00E70944"/>
    <w:rsid w:val="00E712D3"/>
    <w:rsid w:val="00E71C6F"/>
    <w:rsid w:val="00E727C4"/>
    <w:rsid w:val="00E72850"/>
    <w:rsid w:val="00E72A7B"/>
    <w:rsid w:val="00E732BA"/>
    <w:rsid w:val="00E73301"/>
    <w:rsid w:val="00E735F9"/>
    <w:rsid w:val="00E73637"/>
    <w:rsid w:val="00E73E99"/>
    <w:rsid w:val="00E744E8"/>
    <w:rsid w:val="00E7451B"/>
    <w:rsid w:val="00E748D3"/>
    <w:rsid w:val="00E749CA"/>
    <w:rsid w:val="00E74BF8"/>
    <w:rsid w:val="00E74E61"/>
    <w:rsid w:val="00E74E92"/>
    <w:rsid w:val="00E74EC8"/>
    <w:rsid w:val="00E74FA7"/>
    <w:rsid w:val="00E750A2"/>
    <w:rsid w:val="00E754DF"/>
    <w:rsid w:val="00E75588"/>
    <w:rsid w:val="00E75C9D"/>
    <w:rsid w:val="00E75CA8"/>
    <w:rsid w:val="00E75E27"/>
    <w:rsid w:val="00E76D72"/>
    <w:rsid w:val="00E7705D"/>
    <w:rsid w:val="00E772BA"/>
    <w:rsid w:val="00E778E3"/>
    <w:rsid w:val="00E7794E"/>
    <w:rsid w:val="00E77B6C"/>
    <w:rsid w:val="00E8030A"/>
    <w:rsid w:val="00E804AC"/>
    <w:rsid w:val="00E80B71"/>
    <w:rsid w:val="00E80D67"/>
    <w:rsid w:val="00E80FC2"/>
    <w:rsid w:val="00E8147A"/>
    <w:rsid w:val="00E81595"/>
    <w:rsid w:val="00E81663"/>
    <w:rsid w:val="00E81D8D"/>
    <w:rsid w:val="00E825E0"/>
    <w:rsid w:val="00E826EA"/>
    <w:rsid w:val="00E82B54"/>
    <w:rsid w:val="00E83108"/>
    <w:rsid w:val="00E835E5"/>
    <w:rsid w:val="00E83848"/>
    <w:rsid w:val="00E839D6"/>
    <w:rsid w:val="00E83A18"/>
    <w:rsid w:val="00E83EE5"/>
    <w:rsid w:val="00E8403B"/>
    <w:rsid w:val="00E8411E"/>
    <w:rsid w:val="00E84259"/>
    <w:rsid w:val="00E847A8"/>
    <w:rsid w:val="00E84931"/>
    <w:rsid w:val="00E84E92"/>
    <w:rsid w:val="00E850BB"/>
    <w:rsid w:val="00E8535E"/>
    <w:rsid w:val="00E853FD"/>
    <w:rsid w:val="00E85537"/>
    <w:rsid w:val="00E855ED"/>
    <w:rsid w:val="00E85640"/>
    <w:rsid w:val="00E863B4"/>
    <w:rsid w:val="00E8734A"/>
    <w:rsid w:val="00E87803"/>
    <w:rsid w:val="00E87A23"/>
    <w:rsid w:val="00E87A8F"/>
    <w:rsid w:val="00E87D3E"/>
    <w:rsid w:val="00E87F52"/>
    <w:rsid w:val="00E901D4"/>
    <w:rsid w:val="00E9033A"/>
    <w:rsid w:val="00E9037E"/>
    <w:rsid w:val="00E904A7"/>
    <w:rsid w:val="00E9065C"/>
    <w:rsid w:val="00E90DF9"/>
    <w:rsid w:val="00E90E30"/>
    <w:rsid w:val="00E90EDA"/>
    <w:rsid w:val="00E90F77"/>
    <w:rsid w:val="00E90FD6"/>
    <w:rsid w:val="00E90FFD"/>
    <w:rsid w:val="00E9108E"/>
    <w:rsid w:val="00E9164D"/>
    <w:rsid w:val="00E918B9"/>
    <w:rsid w:val="00E91A2B"/>
    <w:rsid w:val="00E91DF4"/>
    <w:rsid w:val="00E91F65"/>
    <w:rsid w:val="00E920E0"/>
    <w:rsid w:val="00E921AB"/>
    <w:rsid w:val="00E9256A"/>
    <w:rsid w:val="00E92D83"/>
    <w:rsid w:val="00E93612"/>
    <w:rsid w:val="00E93E8A"/>
    <w:rsid w:val="00E93E98"/>
    <w:rsid w:val="00E94038"/>
    <w:rsid w:val="00E948CE"/>
    <w:rsid w:val="00E94EA0"/>
    <w:rsid w:val="00E95814"/>
    <w:rsid w:val="00E9589C"/>
    <w:rsid w:val="00E95933"/>
    <w:rsid w:val="00E96160"/>
    <w:rsid w:val="00E96B13"/>
    <w:rsid w:val="00E96B15"/>
    <w:rsid w:val="00E97045"/>
    <w:rsid w:val="00E97300"/>
    <w:rsid w:val="00E978F8"/>
    <w:rsid w:val="00E97959"/>
    <w:rsid w:val="00E979B4"/>
    <w:rsid w:val="00E97AD0"/>
    <w:rsid w:val="00E97B25"/>
    <w:rsid w:val="00E97BF5"/>
    <w:rsid w:val="00E97C2E"/>
    <w:rsid w:val="00EA0057"/>
    <w:rsid w:val="00EA01AB"/>
    <w:rsid w:val="00EA03D6"/>
    <w:rsid w:val="00EA06FE"/>
    <w:rsid w:val="00EA07D4"/>
    <w:rsid w:val="00EA0850"/>
    <w:rsid w:val="00EA0AFB"/>
    <w:rsid w:val="00EA0B28"/>
    <w:rsid w:val="00EA0BA9"/>
    <w:rsid w:val="00EA0D83"/>
    <w:rsid w:val="00EA10F6"/>
    <w:rsid w:val="00EA138A"/>
    <w:rsid w:val="00EA1797"/>
    <w:rsid w:val="00EA17FB"/>
    <w:rsid w:val="00EA18D5"/>
    <w:rsid w:val="00EA1A8A"/>
    <w:rsid w:val="00EA1BBC"/>
    <w:rsid w:val="00EA1F33"/>
    <w:rsid w:val="00EA2134"/>
    <w:rsid w:val="00EA21E7"/>
    <w:rsid w:val="00EA2656"/>
    <w:rsid w:val="00EA2866"/>
    <w:rsid w:val="00EA2AE3"/>
    <w:rsid w:val="00EA2BA6"/>
    <w:rsid w:val="00EA38BE"/>
    <w:rsid w:val="00EA3DAC"/>
    <w:rsid w:val="00EA3F69"/>
    <w:rsid w:val="00EA4175"/>
    <w:rsid w:val="00EA4201"/>
    <w:rsid w:val="00EA456C"/>
    <w:rsid w:val="00EA464A"/>
    <w:rsid w:val="00EA47B0"/>
    <w:rsid w:val="00EA4892"/>
    <w:rsid w:val="00EA4A93"/>
    <w:rsid w:val="00EA4D88"/>
    <w:rsid w:val="00EA4DC5"/>
    <w:rsid w:val="00EA4E5A"/>
    <w:rsid w:val="00EA5B52"/>
    <w:rsid w:val="00EA5BC5"/>
    <w:rsid w:val="00EA5C43"/>
    <w:rsid w:val="00EA5CD4"/>
    <w:rsid w:val="00EA5EB5"/>
    <w:rsid w:val="00EA5FC0"/>
    <w:rsid w:val="00EA6358"/>
    <w:rsid w:val="00EA6482"/>
    <w:rsid w:val="00EA64D6"/>
    <w:rsid w:val="00EA653E"/>
    <w:rsid w:val="00EA6956"/>
    <w:rsid w:val="00EA7147"/>
    <w:rsid w:val="00EA723E"/>
    <w:rsid w:val="00EA7673"/>
    <w:rsid w:val="00EA76E7"/>
    <w:rsid w:val="00EA77A5"/>
    <w:rsid w:val="00EA7C71"/>
    <w:rsid w:val="00EA7FF7"/>
    <w:rsid w:val="00EB04C4"/>
    <w:rsid w:val="00EB0510"/>
    <w:rsid w:val="00EB05A8"/>
    <w:rsid w:val="00EB0890"/>
    <w:rsid w:val="00EB0A4E"/>
    <w:rsid w:val="00EB0B7E"/>
    <w:rsid w:val="00EB0D88"/>
    <w:rsid w:val="00EB10C7"/>
    <w:rsid w:val="00EB1AD9"/>
    <w:rsid w:val="00EB1E20"/>
    <w:rsid w:val="00EB2343"/>
    <w:rsid w:val="00EB23BD"/>
    <w:rsid w:val="00EB292D"/>
    <w:rsid w:val="00EB2936"/>
    <w:rsid w:val="00EB3445"/>
    <w:rsid w:val="00EB34D8"/>
    <w:rsid w:val="00EB34E5"/>
    <w:rsid w:val="00EB3D9D"/>
    <w:rsid w:val="00EB4173"/>
    <w:rsid w:val="00EB423C"/>
    <w:rsid w:val="00EB4AD7"/>
    <w:rsid w:val="00EB4DE5"/>
    <w:rsid w:val="00EB4F94"/>
    <w:rsid w:val="00EB4FF1"/>
    <w:rsid w:val="00EB513B"/>
    <w:rsid w:val="00EB5A01"/>
    <w:rsid w:val="00EB5C1D"/>
    <w:rsid w:val="00EB5DE7"/>
    <w:rsid w:val="00EB6154"/>
    <w:rsid w:val="00EB63B3"/>
    <w:rsid w:val="00EB6535"/>
    <w:rsid w:val="00EB65B6"/>
    <w:rsid w:val="00EB662A"/>
    <w:rsid w:val="00EB6895"/>
    <w:rsid w:val="00EB6B2D"/>
    <w:rsid w:val="00EB6D38"/>
    <w:rsid w:val="00EB743F"/>
    <w:rsid w:val="00EB7746"/>
    <w:rsid w:val="00EC07B9"/>
    <w:rsid w:val="00EC0B18"/>
    <w:rsid w:val="00EC0B23"/>
    <w:rsid w:val="00EC1104"/>
    <w:rsid w:val="00EC1476"/>
    <w:rsid w:val="00EC16EB"/>
    <w:rsid w:val="00EC1765"/>
    <w:rsid w:val="00EC19D8"/>
    <w:rsid w:val="00EC1AF2"/>
    <w:rsid w:val="00EC1EDB"/>
    <w:rsid w:val="00EC2099"/>
    <w:rsid w:val="00EC21B1"/>
    <w:rsid w:val="00EC25E5"/>
    <w:rsid w:val="00EC2F0B"/>
    <w:rsid w:val="00EC2FE2"/>
    <w:rsid w:val="00EC36F7"/>
    <w:rsid w:val="00EC392F"/>
    <w:rsid w:val="00EC3ADE"/>
    <w:rsid w:val="00EC401A"/>
    <w:rsid w:val="00EC41A0"/>
    <w:rsid w:val="00EC46E7"/>
    <w:rsid w:val="00EC4A68"/>
    <w:rsid w:val="00EC4E66"/>
    <w:rsid w:val="00EC4FCF"/>
    <w:rsid w:val="00EC5090"/>
    <w:rsid w:val="00EC53BD"/>
    <w:rsid w:val="00EC553E"/>
    <w:rsid w:val="00EC557D"/>
    <w:rsid w:val="00EC572A"/>
    <w:rsid w:val="00EC5B8E"/>
    <w:rsid w:val="00EC5CC4"/>
    <w:rsid w:val="00EC5DC1"/>
    <w:rsid w:val="00EC5F2E"/>
    <w:rsid w:val="00EC613E"/>
    <w:rsid w:val="00EC61A7"/>
    <w:rsid w:val="00EC620B"/>
    <w:rsid w:val="00EC6436"/>
    <w:rsid w:val="00EC6476"/>
    <w:rsid w:val="00EC676D"/>
    <w:rsid w:val="00EC69EC"/>
    <w:rsid w:val="00EC6B09"/>
    <w:rsid w:val="00EC6C1F"/>
    <w:rsid w:val="00EC6EE1"/>
    <w:rsid w:val="00EC71D5"/>
    <w:rsid w:val="00EC72DF"/>
    <w:rsid w:val="00EC77DE"/>
    <w:rsid w:val="00EC7923"/>
    <w:rsid w:val="00EC7CF3"/>
    <w:rsid w:val="00EC7DFE"/>
    <w:rsid w:val="00EC7FCE"/>
    <w:rsid w:val="00ED037A"/>
    <w:rsid w:val="00ED073E"/>
    <w:rsid w:val="00ED08A9"/>
    <w:rsid w:val="00ED0946"/>
    <w:rsid w:val="00ED0A64"/>
    <w:rsid w:val="00ED0B20"/>
    <w:rsid w:val="00ED0D2D"/>
    <w:rsid w:val="00ED0D8F"/>
    <w:rsid w:val="00ED0EF1"/>
    <w:rsid w:val="00ED1407"/>
    <w:rsid w:val="00ED18B3"/>
    <w:rsid w:val="00ED1912"/>
    <w:rsid w:val="00ED1B80"/>
    <w:rsid w:val="00ED2257"/>
    <w:rsid w:val="00ED251D"/>
    <w:rsid w:val="00ED2854"/>
    <w:rsid w:val="00ED2BB8"/>
    <w:rsid w:val="00ED2F1C"/>
    <w:rsid w:val="00ED3229"/>
    <w:rsid w:val="00ED374C"/>
    <w:rsid w:val="00ED385B"/>
    <w:rsid w:val="00ED3B99"/>
    <w:rsid w:val="00ED3C8C"/>
    <w:rsid w:val="00ED3DD1"/>
    <w:rsid w:val="00ED3E62"/>
    <w:rsid w:val="00ED432A"/>
    <w:rsid w:val="00ED432D"/>
    <w:rsid w:val="00ED493C"/>
    <w:rsid w:val="00ED49E8"/>
    <w:rsid w:val="00ED4BD3"/>
    <w:rsid w:val="00ED4D18"/>
    <w:rsid w:val="00ED5066"/>
    <w:rsid w:val="00ED50E5"/>
    <w:rsid w:val="00ED5115"/>
    <w:rsid w:val="00ED5118"/>
    <w:rsid w:val="00ED54CF"/>
    <w:rsid w:val="00ED550E"/>
    <w:rsid w:val="00ED5516"/>
    <w:rsid w:val="00ED5AAC"/>
    <w:rsid w:val="00ED6157"/>
    <w:rsid w:val="00ED6284"/>
    <w:rsid w:val="00ED6405"/>
    <w:rsid w:val="00ED68DF"/>
    <w:rsid w:val="00ED6EBD"/>
    <w:rsid w:val="00ED70C4"/>
    <w:rsid w:val="00ED7642"/>
    <w:rsid w:val="00ED7742"/>
    <w:rsid w:val="00ED7EFB"/>
    <w:rsid w:val="00EE006D"/>
    <w:rsid w:val="00EE07D8"/>
    <w:rsid w:val="00EE0C3F"/>
    <w:rsid w:val="00EE0E61"/>
    <w:rsid w:val="00EE124B"/>
    <w:rsid w:val="00EE1293"/>
    <w:rsid w:val="00EE1402"/>
    <w:rsid w:val="00EE140A"/>
    <w:rsid w:val="00EE16A1"/>
    <w:rsid w:val="00EE1926"/>
    <w:rsid w:val="00EE19E9"/>
    <w:rsid w:val="00EE1CE3"/>
    <w:rsid w:val="00EE21D9"/>
    <w:rsid w:val="00EE2507"/>
    <w:rsid w:val="00EE2862"/>
    <w:rsid w:val="00EE2C14"/>
    <w:rsid w:val="00EE2FD3"/>
    <w:rsid w:val="00EE3876"/>
    <w:rsid w:val="00EE38CF"/>
    <w:rsid w:val="00EE397F"/>
    <w:rsid w:val="00EE3983"/>
    <w:rsid w:val="00EE3BE3"/>
    <w:rsid w:val="00EE40E3"/>
    <w:rsid w:val="00EE41B6"/>
    <w:rsid w:val="00EE448A"/>
    <w:rsid w:val="00EE479E"/>
    <w:rsid w:val="00EE4B52"/>
    <w:rsid w:val="00EE4C23"/>
    <w:rsid w:val="00EE4DCD"/>
    <w:rsid w:val="00EE4EDF"/>
    <w:rsid w:val="00EE4EE4"/>
    <w:rsid w:val="00EE5181"/>
    <w:rsid w:val="00EE540A"/>
    <w:rsid w:val="00EE587D"/>
    <w:rsid w:val="00EE5A79"/>
    <w:rsid w:val="00EE5AAE"/>
    <w:rsid w:val="00EE5CED"/>
    <w:rsid w:val="00EE62F6"/>
    <w:rsid w:val="00EE65DD"/>
    <w:rsid w:val="00EE7238"/>
    <w:rsid w:val="00EE7304"/>
    <w:rsid w:val="00EE75C4"/>
    <w:rsid w:val="00EE76B1"/>
    <w:rsid w:val="00EE7B1E"/>
    <w:rsid w:val="00EE7D50"/>
    <w:rsid w:val="00EE7E52"/>
    <w:rsid w:val="00EE7EC0"/>
    <w:rsid w:val="00EF01FE"/>
    <w:rsid w:val="00EF0275"/>
    <w:rsid w:val="00EF0278"/>
    <w:rsid w:val="00EF064F"/>
    <w:rsid w:val="00EF0C15"/>
    <w:rsid w:val="00EF0C48"/>
    <w:rsid w:val="00EF11EB"/>
    <w:rsid w:val="00EF1530"/>
    <w:rsid w:val="00EF160C"/>
    <w:rsid w:val="00EF174B"/>
    <w:rsid w:val="00EF1873"/>
    <w:rsid w:val="00EF1B15"/>
    <w:rsid w:val="00EF2192"/>
    <w:rsid w:val="00EF2479"/>
    <w:rsid w:val="00EF2A7A"/>
    <w:rsid w:val="00EF2BED"/>
    <w:rsid w:val="00EF2EF5"/>
    <w:rsid w:val="00EF3319"/>
    <w:rsid w:val="00EF3D1D"/>
    <w:rsid w:val="00EF4001"/>
    <w:rsid w:val="00EF4043"/>
    <w:rsid w:val="00EF45EF"/>
    <w:rsid w:val="00EF46F8"/>
    <w:rsid w:val="00EF4DB6"/>
    <w:rsid w:val="00EF4DCB"/>
    <w:rsid w:val="00EF5130"/>
    <w:rsid w:val="00EF5444"/>
    <w:rsid w:val="00EF558B"/>
    <w:rsid w:val="00EF55A3"/>
    <w:rsid w:val="00EF5699"/>
    <w:rsid w:val="00EF5939"/>
    <w:rsid w:val="00EF5B57"/>
    <w:rsid w:val="00EF5E6C"/>
    <w:rsid w:val="00EF6208"/>
    <w:rsid w:val="00EF6221"/>
    <w:rsid w:val="00EF6C7D"/>
    <w:rsid w:val="00EF6DD7"/>
    <w:rsid w:val="00EF7259"/>
    <w:rsid w:val="00EF7DF7"/>
    <w:rsid w:val="00EF7FF7"/>
    <w:rsid w:val="00F00828"/>
    <w:rsid w:val="00F009A1"/>
    <w:rsid w:val="00F00E83"/>
    <w:rsid w:val="00F00FC1"/>
    <w:rsid w:val="00F0121F"/>
    <w:rsid w:val="00F014BA"/>
    <w:rsid w:val="00F017D5"/>
    <w:rsid w:val="00F01869"/>
    <w:rsid w:val="00F018C2"/>
    <w:rsid w:val="00F01910"/>
    <w:rsid w:val="00F01A9F"/>
    <w:rsid w:val="00F01C8D"/>
    <w:rsid w:val="00F01CCE"/>
    <w:rsid w:val="00F01CFC"/>
    <w:rsid w:val="00F01D3A"/>
    <w:rsid w:val="00F01EEE"/>
    <w:rsid w:val="00F02219"/>
    <w:rsid w:val="00F02888"/>
    <w:rsid w:val="00F03714"/>
    <w:rsid w:val="00F03807"/>
    <w:rsid w:val="00F03D7E"/>
    <w:rsid w:val="00F040C5"/>
    <w:rsid w:val="00F043CC"/>
    <w:rsid w:val="00F0446F"/>
    <w:rsid w:val="00F04D31"/>
    <w:rsid w:val="00F053BD"/>
    <w:rsid w:val="00F05CC3"/>
    <w:rsid w:val="00F05CCA"/>
    <w:rsid w:val="00F05D65"/>
    <w:rsid w:val="00F05F76"/>
    <w:rsid w:val="00F061FB"/>
    <w:rsid w:val="00F06375"/>
    <w:rsid w:val="00F06475"/>
    <w:rsid w:val="00F06522"/>
    <w:rsid w:val="00F065EA"/>
    <w:rsid w:val="00F06735"/>
    <w:rsid w:val="00F06BEF"/>
    <w:rsid w:val="00F06ED5"/>
    <w:rsid w:val="00F0778C"/>
    <w:rsid w:val="00F0798F"/>
    <w:rsid w:val="00F07CD7"/>
    <w:rsid w:val="00F1005B"/>
    <w:rsid w:val="00F10236"/>
    <w:rsid w:val="00F1024E"/>
    <w:rsid w:val="00F1044F"/>
    <w:rsid w:val="00F1074D"/>
    <w:rsid w:val="00F107F3"/>
    <w:rsid w:val="00F10B1F"/>
    <w:rsid w:val="00F10CFA"/>
    <w:rsid w:val="00F10D4F"/>
    <w:rsid w:val="00F113EF"/>
    <w:rsid w:val="00F11501"/>
    <w:rsid w:val="00F116BF"/>
    <w:rsid w:val="00F11A76"/>
    <w:rsid w:val="00F11AD3"/>
    <w:rsid w:val="00F11C06"/>
    <w:rsid w:val="00F11C77"/>
    <w:rsid w:val="00F1240A"/>
    <w:rsid w:val="00F1287B"/>
    <w:rsid w:val="00F12984"/>
    <w:rsid w:val="00F12D30"/>
    <w:rsid w:val="00F1371D"/>
    <w:rsid w:val="00F13915"/>
    <w:rsid w:val="00F142AE"/>
    <w:rsid w:val="00F142B0"/>
    <w:rsid w:val="00F14374"/>
    <w:rsid w:val="00F1462E"/>
    <w:rsid w:val="00F14698"/>
    <w:rsid w:val="00F146FB"/>
    <w:rsid w:val="00F14AC5"/>
    <w:rsid w:val="00F14B80"/>
    <w:rsid w:val="00F14F10"/>
    <w:rsid w:val="00F15634"/>
    <w:rsid w:val="00F156D6"/>
    <w:rsid w:val="00F157C2"/>
    <w:rsid w:val="00F158C0"/>
    <w:rsid w:val="00F1592C"/>
    <w:rsid w:val="00F159B3"/>
    <w:rsid w:val="00F16117"/>
    <w:rsid w:val="00F166C6"/>
    <w:rsid w:val="00F174D1"/>
    <w:rsid w:val="00F1779F"/>
    <w:rsid w:val="00F17809"/>
    <w:rsid w:val="00F17879"/>
    <w:rsid w:val="00F178F2"/>
    <w:rsid w:val="00F2007E"/>
    <w:rsid w:val="00F20389"/>
    <w:rsid w:val="00F207B4"/>
    <w:rsid w:val="00F21022"/>
    <w:rsid w:val="00F2117C"/>
    <w:rsid w:val="00F2137C"/>
    <w:rsid w:val="00F21431"/>
    <w:rsid w:val="00F21479"/>
    <w:rsid w:val="00F21BC7"/>
    <w:rsid w:val="00F220E7"/>
    <w:rsid w:val="00F2210E"/>
    <w:rsid w:val="00F22165"/>
    <w:rsid w:val="00F2229C"/>
    <w:rsid w:val="00F2235B"/>
    <w:rsid w:val="00F2299C"/>
    <w:rsid w:val="00F22DC5"/>
    <w:rsid w:val="00F22F31"/>
    <w:rsid w:val="00F23126"/>
    <w:rsid w:val="00F23450"/>
    <w:rsid w:val="00F234DB"/>
    <w:rsid w:val="00F2365F"/>
    <w:rsid w:val="00F237D8"/>
    <w:rsid w:val="00F23A03"/>
    <w:rsid w:val="00F2408A"/>
    <w:rsid w:val="00F2412E"/>
    <w:rsid w:val="00F2436E"/>
    <w:rsid w:val="00F24CC4"/>
    <w:rsid w:val="00F24E15"/>
    <w:rsid w:val="00F25340"/>
    <w:rsid w:val="00F253B7"/>
    <w:rsid w:val="00F258AF"/>
    <w:rsid w:val="00F25ACA"/>
    <w:rsid w:val="00F25ACC"/>
    <w:rsid w:val="00F25ED7"/>
    <w:rsid w:val="00F261C6"/>
    <w:rsid w:val="00F26604"/>
    <w:rsid w:val="00F2686E"/>
    <w:rsid w:val="00F268FE"/>
    <w:rsid w:val="00F26C42"/>
    <w:rsid w:val="00F26DC5"/>
    <w:rsid w:val="00F26FF3"/>
    <w:rsid w:val="00F271A7"/>
    <w:rsid w:val="00F2726F"/>
    <w:rsid w:val="00F2735F"/>
    <w:rsid w:val="00F2737A"/>
    <w:rsid w:val="00F2737D"/>
    <w:rsid w:val="00F273A8"/>
    <w:rsid w:val="00F27933"/>
    <w:rsid w:val="00F27CEB"/>
    <w:rsid w:val="00F3034F"/>
    <w:rsid w:val="00F31002"/>
    <w:rsid w:val="00F31622"/>
    <w:rsid w:val="00F31986"/>
    <w:rsid w:val="00F31F94"/>
    <w:rsid w:val="00F324C0"/>
    <w:rsid w:val="00F3277D"/>
    <w:rsid w:val="00F32FA2"/>
    <w:rsid w:val="00F33003"/>
    <w:rsid w:val="00F331BB"/>
    <w:rsid w:val="00F33447"/>
    <w:rsid w:val="00F33623"/>
    <w:rsid w:val="00F3366B"/>
    <w:rsid w:val="00F33960"/>
    <w:rsid w:val="00F33A15"/>
    <w:rsid w:val="00F33C44"/>
    <w:rsid w:val="00F33CF5"/>
    <w:rsid w:val="00F33F8E"/>
    <w:rsid w:val="00F34053"/>
    <w:rsid w:val="00F3514C"/>
    <w:rsid w:val="00F352D3"/>
    <w:rsid w:val="00F35AD7"/>
    <w:rsid w:val="00F363D0"/>
    <w:rsid w:val="00F36667"/>
    <w:rsid w:val="00F366C4"/>
    <w:rsid w:val="00F3699E"/>
    <w:rsid w:val="00F36B4E"/>
    <w:rsid w:val="00F36CC8"/>
    <w:rsid w:val="00F36D13"/>
    <w:rsid w:val="00F36D24"/>
    <w:rsid w:val="00F3741B"/>
    <w:rsid w:val="00F37461"/>
    <w:rsid w:val="00F37981"/>
    <w:rsid w:val="00F400A4"/>
    <w:rsid w:val="00F40115"/>
    <w:rsid w:val="00F401DE"/>
    <w:rsid w:val="00F402EC"/>
    <w:rsid w:val="00F40390"/>
    <w:rsid w:val="00F403EB"/>
    <w:rsid w:val="00F404E3"/>
    <w:rsid w:val="00F404F8"/>
    <w:rsid w:val="00F409B5"/>
    <w:rsid w:val="00F40C40"/>
    <w:rsid w:val="00F40E63"/>
    <w:rsid w:val="00F4101B"/>
    <w:rsid w:val="00F41409"/>
    <w:rsid w:val="00F41533"/>
    <w:rsid w:val="00F41C0A"/>
    <w:rsid w:val="00F41CB1"/>
    <w:rsid w:val="00F41F3C"/>
    <w:rsid w:val="00F4207D"/>
    <w:rsid w:val="00F423C3"/>
    <w:rsid w:val="00F42A51"/>
    <w:rsid w:val="00F42C99"/>
    <w:rsid w:val="00F42DE5"/>
    <w:rsid w:val="00F43110"/>
    <w:rsid w:val="00F431BE"/>
    <w:rsid w:val="00F43EDD"/>
    <w:rsid w:val="00F43EFD"/>
    <w:rsid w:val="00F43FBD"/>
    <w:rsid w:val="00F44083"/>
    <w:rsid w:val="00F440CE"/>
    <w:rsid w:val="00F4477E"/>
    <w:rsid w:val="00F449D3"/>
    <w:rsid w:val="00F44E62"/>
    <w:rsid w:val="00F4515F"/>
    <w:rsid w:val="00F45553"/>
    <w:rsid w:val="00F45A74"/>
    <w:rsid w:val="00F45B9F"/>
    <w:rsid w:val="00F45FD2"/>
    <w:rsid w:val="00F4605F"/>
    <w:rsid w:val="00F46100"/>
    <w:rsid w:val="00F46192"/>
    <w:rsid w:val="00F468A2"/>
    <w:rsid w:val="00F47125"/>
    <w:rsid w:val="00F4727A"/>
    <w:rsid w:val="00F47473"/>
    <w:rsid w:val="00F474E6"/>
    <w:rsid w:val="00F47854"/>
    <w:rsid w:val="00F47B27"/>
    <w:rsid w:val="00F5015C"/>
    <w:rsid w:val="00F50220"/>
    <w:rsid w:val="00F503E5"/>
    <w:rsid w:val="00F5085E"/>
    <w:rsid w:val="00F5088E"/>
    <w:rsid w:val="00F50C44"/>
    <w:rsid w:val="00F51B2B"/>
    <w:rsid w:val="00F51D38"/>
    <w:rsid w:val="00F51F70"/>
    <w:rsid w:val="00F522E8"/>
    <w:rsid w:val="00F5231B"/>
    <w:rsid w:val="00F524B4"/>
    <w:rsid w:val="00F527A4"/>
    <w:rsid w:val="00F52B6F"/>
    <w:rsid w:val="00F52BCA"/>
    <w:rsid w:val="00F52D54"/>
    <w:rsid w:val="00F53AEA"/>
    <w:rsid w:val="00F53B37"/>
    <w:rsid w:val="00F540FE"/>
    <w:rsid w:val="00F5415F"/>
    <w:rsid w:val="00F541B0"/>
    <w:rsid w:val="00F54665"/>
    <w:rsid w:val="00F5486D"/>
    <w:rsid w:val="00F54953"/>
    <w:rsid w:val="00F54CE7"/>
    <w:rsid w:val="00F55190"/>
    <w:rsid w:val="00F55C37"/>
    <w:rsid w:val="00F55E57"/>
    <w:rsid w:val="00F565C6"/>
    <w:rsid w:val="00F56686"/>
    <w:rsid w:val="00F56870"/>
    <w:rsid w:val="00F56926"/>
    <w:rsid w:val="00F5696F"/>
    <w:rsid w:val="00F56A46"/>
    <w:rsid w:val="00F56B2C"/>
    <w:rsid w:val="00F56B6D"/>
    <w:rsid w:val="00F5728C"/>
    <w:rsid w:val="00F575D1"/>
    <w:rsid w:val="00F57795"/>
    <w:rsid w:val="00F579DE"/>
    <w:rsid w:val="00F57C44"/>
    <w:rsid w:val="00F57E50"/>
    <w:rsid w:val="00F606AF"/>
    <w:rsid w:val="00F60CF6"/>
    <w:rsid w:val="00F6134F"/>
    <w:rsid w:val="00F61E84"/>
    <w:rsid w:val="00F621F4"/>
    <w:rsid w:val="00F6277E"/>
    <w:rsid w:val="00F62BD3"/>
    <w:rsid w:val="00F63519"/>
    <w:rsid w:val="00F63A73"/>
    <w:rsid w:val="00F63C51"/>
    <w:rsid w:val="00F63D28"/>
    <w:rsid w:val="00F6420F"/>
    <w:rsid w:val="00F649EE"/>
    <w:rsid w:val="00F64D00"/>
    <w:rsid w:val="00F65227"/>
    <w:rsid w:val="00F65285"/>
    <w:rsid w:val="00F6568E"/>
    <w:rsid w:val="00F65C2C"/>
    <w:rsid w:val="00F66366"/>
    <w:rsid w:val="00F664DE"/>
    <w:rsid w:val="00F666D1"/>
    <w:rsid w:val="00F6672A"/>
    <w:rsid w:val="00F66A8E"/>
    <w:rsid w:val="00F66C1D"/>
    <w:rsid w:val="00F66C66"/>
    <w:rsid w:val="00F67120"/>
    <w:rsid w:val="00F675AE"/>
    <w:rsid w:val="00F6785E"/>
    <w:rsid w:val="00F679DC"/>
    <w:rsid w:val="00F67DCC"/>
    <w:rsid w:val="00F700FC"/>
    <w:rsid w:val="00F70C7F"/>
    <w:rsid w:val="00F70E62"/>
    <w:rsid w:val="00F70EA2"/>
    <w:rsid w:val="00F7147A"/>
    <w:rsid w:val="00F7156A"/>
    <w:rsid w:val="00F7172D"/>
    <w:rsid w:val="00F71743"/>
    <w:rsid w:val="00F7179E"/>
    <w:rsid w:val="00F718E6"/>
    <w:rsid w:val="00F71D74"/>
    <w:rsid w:val="00F72370"/>
    <w:rsid w:val="00F724B0"/>
    <w:rsid w:val="00F72A57"/>
    <w:rsid w:val="00F72B14"/>
    <w:rsid w:val="00F72B78"/>
    <w:rsid w:val="00F72DB3"/>
    <w:rsid w:val="00F735D8"/>
    <w:rsid w:val="00F7391A"/>
    <w:rsid w:val="00F73B80"/>
    <w:rsid w:val="00F73D25"/>
    <w:rsid w:val="00F73FC9"/>
    <w:rsid w:val="00F74402"/>
    <w:rsid w:val="00F74612"/>
    <w:rsid w:val="00F74FA8"/>
    <w:rsid w:val="00F750EA"/>
    <w:rsid w:val="00F751C7"/>
    <w:rsid w:val="00F753EA"/>
    <w:rsid w:val="00F754C1"/>
    <w:rsid w:val="00F756F4"/>
    <w:rsid w:val="00F75C6E"/>
    <w:rsid w:val="00F75D27"/>
    <w:rsid w:val="00F75D58"/>
    <w:rsid w:val="00F75D8F"/>
    <w:rsid w:val="00F7631D"/>
    <w:rsid w:val="00F7649D"/>
    <w:rsid w:val="00F764BF"/>
    <w:rsid w:val="00F76840"/>
    <w:rsid w:val="00F76B0E"/>
    <w:rsid w:val="00F770AB"/>
    <w:rsid w:val="00F772E8"/>
    <w:rsid w:val="00F7738A"/>
    <w:rsid w:val="00F776E7"/>
    <w:rsid w:val="00F8019C"/>
    <w:rsid w:val="00F801CB"/>
    <w:rsid w:val="00F804A3"/>
    <w:rsid w:val="00F80ADD"/>
    <w:rsid w:val="00F80AF4"/>
    <w:rsid w:val="00F80C47"/>
    <w:rsid w:val="00F80D1A"/>
    <w:rsid w:val="00F80E6B"/>
    <w:rsid w:val="00F80F12"/>
    <w:rsid w:val="00F81076"/>
    <w:rsid w:val="00F81951"/>
    <w:rsid w:val="00F81DDE"/>
    <w:rsid w:val="00F82115"/>
    <w:rsid w:val="00F8213B"/>
    <w:rsid w:val="00F821E0"/>
    <w:rsid w:val="00F82DA8"/>
    <w:rsid w:val="00F82EC6"/>
    <w:rsid w:val="00F82FCD"/>
    <w:rsid w:val="00F830EB"/>
    <w:rsid w:val="00F83236"/>
    <w:rsid w:val="00F8363D"/>
    <w:rsid w:val="00F836DE"/>
    <w:rsid w:val="00F8453B"/>
    <w:rsid w:val="00F8490C"/>
    <w:rsid w:val="00F84BCA"/>
    <w:rsid w:val="00F84E23"/>
    <w:rsid w:val="00F84F2E"/>
    <w:rsid w:val="00F84FA5"/>
    <w:rsid w:val="00F85089"/>
    <w:rsid w:val="00F8511E"/>
    <w:rsid w:val="00F85446"/>
    <w:rsid w:val="00F8589C"/>
    <w:rsid w:val="00F858E6"/>
    <w:rsid w:val="00F8611E"/>
    <w:rsid w:val="00F861C7"/>
    <w:rsid w:val="00F8632C"/>
    <w:rsid w:val="00F863B6"/>
    <w:rsid w:val="00F8653E"/>
    <w:rsid w:val="00F86750"/>
    <w:rsid w:val="00F868AF"/>
    <w:rsid w:val="00F86BB8"/>
    <w:rsid w:val="00F86E6E"/>
    <w:rsid w:val="00F86EA9"/>
    <w:rsid w:val="00F87258"/>
    <w:rsid w:val="00F87738"/>
    <w:rsid w:val="00F879E3"/>
    <w:rsid w:val="00F90129"/>
    <w:rsid w:val="00F901C8"/>
    <w:rsid w:val="00F9044F"/>
    <w:rsid w:val="00F905B3"/>
    <w:rsid w:val="00F90C07"/>
    <w:rsid w:val="00F90C22"/>
    <w:rsid w:val="00F91004"/>
    <w:rsid w:val="00F9108D"/>
    <w:rsid w:val="00F9129A"/>
    <w:rsid w:val="00F914C6"/>
    <w:rsid w:val="00F91B27"/>
    <w:rsid w:val="00F91C13"/>
    <w:rsid w:val="00F920F9"/>
    <w:rsid w:val="00F9212A"/>
    <w:rsid w:val="00F93366"/>
    <w:rsid w:val="00F93684"/>
    <w:rsid w:val="00F936C6"/>
    <w:rsid w:val="00F93726"/>
    <w:rsid w:val="00F93A80"/>
    <w:rsid w:val="00F93DB1"/>
    <w:rsid w:val="00F93E51"/>
    <w:rsid w:val="00F9404C"/>
    <w:rsid w:val="00F94500"/>
    <w:rsid w:val="00F94518"/>
    <w:rsid w:val="00F945AE"/>
    <w:rsid w:val="00F94635"/>
    <w:rsid w:val="00F950B7"/>
    <w:rsid w:val="00F95191"/>
    <w:rsid w:val="00F95D1F"/>
    <w:rsid w:val="00F95EDD"/>
    <w:rsid w:val="00F96063"/>
    <w:rsid w:val="00F962D6"/>
    <w:rsid w:val="00F96308"/>
    <w:rsid w:val="00F96B49"/>
    <w:rsid w:val="00F96CCB"/>
    <w:rsid w:val="00F96D58"/>
    <w:rsid w:val="00F96E1C"/>
    <w:rsid w:val="00F971A9"/>
    <w:rsid w:val="00F973B8"/>
    <w:rsid w:val="00F974BC"/>
    <w:rsid w:val="00F97610"/>
    <w:rsid w:val="00F979C3"/>
    <w:rsid w:val="00F97A76"/>
    <w:rsid w:val="00F97B67"/>
    <w:rsid w:val="00F97BE7"/>
    <w:rsid w:val="00F97C89"/>
    <w:rsid w:val="00FA036D"/>
    <w:rsid w:val="00FA0FE9"/>
    <w:rsid w:val="00FA11DB"/>
    <w:rsid w:val="00FA12AA"/>
    <w:rsid w:val="00FA1426"/>
    <w:rsid w:val="00FA15B8"/>
    <w:rsid w:val="00FA1CDE"/>
    <w:rsid w:val="00FA1D37"/>
    <w:rsid w:val="00FA2104"/>
    <w:rsid w:val="00FA2153"/>
    <w:rsid w:val="00FA25AC"/>
    <w:rsid w:val="00FA2645"/>
    <w:rsid w:val="00FA26AC"/>
    <w:rsid w:val="00FA2DB5"/>
    <w:rsid w:val="00FA2DB8"/>
    <w:rsid w:val="00FA2DDC"/>
    <w:rsid w:val="00FA2F33"/>
    <w:rsid w:val="00FA308F"/>
    <w:rsid w:val="00FA3148"/>
    <w:rsid w:val="00FA3504"/>
    <w:rsid w:val="00FA3640"/>
    <w:rsid w:val="00FA3A1E"/>
    <w:rsid w:val="00FA3A4B"/>
    <w:rsid w:val="00FA3EEB"/>
    <w:rsid w:val="00FA47AB"/>
    <w:rsid w:val="00FA4B8C"/>
    <w:rsid w:val="00FA4BAC"/>
    <w:rsid w:val="00FA5073"/>
    <w:rsid w:val="00FA525F"/>
    <w:rsid w:val="00FA5648"/>
    <w:rsid w:val="00FA5984"/>
    <w:rsid w:val="00FA5A94"/>
    <w:rsid w:val="00FA6053"/>
    <w:rsid w:val="00FA6058"/>
    <w:rsid w:val="00FA624C"/>
    <w:rsid w:val="00FA6288"/>
    <w:rsid w:val="00FA63C0"/>
    <w:rsid w:val="00FA65F7"/>
    <w:rsid w:val="00FA6718"/>
    <w:rsid w:val="00FA692C"/>
    <w:rsid w:val="00FA6C33"/>
    <w:rsid w:val="00FA703C"/>
    <w:rsid w:val="00FA7183"/>
    <w:rsid w:val="00FA71D8"/>
    <w:rsid w:val="00FA72EA"/>
    <w:rsid w:val="00FA73BB"/>
    <w:rsid w:val="00FA73F0"/>
    <w:rsid w:val="00FA761D"/>
    <w:rsid w:val="00FA79C2"/>
    <w:rsid w:val="00FA79C7"/>
    <w:rsid w:val="00FA7D1C"/>
    <w:rsid w:val="00FA7DC3"/>
    <w:rsid w:val="00FA7FF3"/>
    <w:rsid w:val="00FA7FF9"/>
    <w:rsid w:val="00FB09D4"/>
    <w:rsid w:val="00FB0CF7"/>
    <w:rsid w:val="00FB1004"/>
    <w:rsid w:val="00FB1124"/>
    <w:rsid w:val="00FB19AE"/>
    <w:rsid w:val="00FB1AF9"/>
    <w:rsid w:val="00FB1D33"/>
    <w:rsid w:val="00FB1DC2"/>
    <w:rsid w:val="00FB1F38"/>
    <w:rsid w:val="00FB200F"/>
    <w:rsid w:val="00FB222D"/>
    <w:rsid w:val="00FB2241"/>
    <w:rsid w:val="00FB24A9"/>
    <w:rsid w:val="00FB265D"/>
    <w:rsid w:val="00FB2EE0"/>
    <w:rsid w:val="00FB348B"/>
    <w:rsid w:val="00FB36E0"/>
    <w:rsid w:val="00FB3A10"/>
    <w:rsid w:val="00FB3ABE"/>
    <w:rsid w:val="00FB3E05"/>
    <w:rsid w:val="00FB40C2"/>
    <w:rsid w:val="00FB43F9"/>
    <w:rsid w:val="00FB4451"/>
    <w:rsid w:val="00FB479B"/>
    <w:rsid w:val="00FB4C5A"/>
    <w:rsid w:val="00FB4DB8"/>
    <w:rsid w:val="00FB4EBD"/>
    <w:rsid w:val="00FB4F5D"/>
    <w:rsid w:val="00FB5364"/>
    <w:rsid w:val="00FB544E"/>
    <w:rsid w:val="00FB545E"/>
    <w:rsid w:val="00FB5473"/>
    <w:rsid w:val="00FB57E4"/>
    <w:rsid w:val="00FB5906"/>
    <w:rsid w:val="00FB59AE"/>
    <w:rsid w:val="00FB5C1A"/>
    <w:rsid w:val="00FB5E4B"/>
    <w:rsid w:val="00FB5E71"/>
    <w:rsid w:val="00FB5F17"/>
    <w:rsid w:val="00FB5F4E"/>
    <w:rsid w:val="00FB6059"/>
    <w:rsid w:val="00FB6475"/>
    <w:rsid w:val="00FB6E28"/>
    <w:rsid w:val="00FB71DA"/>
    <w:rsid w:val="00FB7348"/>
    <w:rsid w:val="00FB7359"/>
    <w:rsid w:val="00FB73E3"/>
    <w:rsid w:val="00FB74EC"/>
    <w:rsid w:val="00FB779B"/>
    <w:rsid w:val="00FB7865"/>
    <w:rsid w:val="00FC0452"/>
    <w:rsid w:val="00FC0B0A"/>
    <w:rsid w:val="00FC0B46"/>
    <w:rsid w:val="00FC0D15"/>
    <w:rsid w:val="00FC11C0"/>
    <w:rsid w:val="00FC12EF"/>
    <w:rsid w:val="00FC1328"/>
    <w:rsid w:val="00FC13C2"/>
    <w:rsid w:val="00FC1485"/>
    <w:rsid w:val="00FC14F7"/>
    <w:rsid w:val="00FC15EC"/>
    <w:rsid w:val="00FC1646"/>
    <w:rsid w:val="00FC1928"/>
    <w:rsid w:val="00FC19D5"/>
    <w:rsid w:val="00FC19F4"/>
    <w:rsid w:val="00FC1BC2"/>
    <w:rsid w:val="00FC1CD4"/>
    <w:rsid w:val="00FC1D76"/>
    <w:rsid w:val="00FC1E9D"/>
    <w:rsid w:val="00FC229E"/>
    <w:rsid w:val="00FC25CE"/>
    <w:rsid w:val="00FC2734"/>
    <w:rsid w:val="00FC29AA"/>
    <w:rsid w:val="00FC2BB1"/>
    <w:rsid w:val="00FC2D70"/>
    <w:rsid w:val="00FC30F7"/>
    <w:rsid w:val="00FC3370"/>
    <w:rsid w:val="00FC372F"/>
    <w:rsid w:val="00FC3F5B"/>
    <w:rsid w:val="00FC4478"/>
    <w:rsid w:val="00FC44E6"/>
    <w:rsid w:val="00FC466D"/>
    <w:rsid w:val="00FC481C"/>
    <w:rsid w:val="00FC4D83"/>
    <w:rsid w:val="00FC4E6A"/>
    <w:rsid w:val="00FC523D"/>
    <w:rsid w:val="00FC58CA"/>
    <w:rsid w:val="00FC5B57"/>
    <w:rsid w:val="00FC5B72"/>
    <w:rsid w:val="00FC6105"/>
    <w:rsid w:val="00FC614C"/>
    <w:rsid w:val="00FC634B"/>
    <w:rsid w:val="00FC6939"/>
    <w:rsid w:val="00FC6A03"/>
    <w:rsid w:val="00FC6A0B"/>
    <w:rsid w:val="00FC6BD4"/>
    <w:rsid w:val="00FC6E21"/>
    <w:rsid w:val="00FC6F1C"/>
    <w:rsid w:val="00FC712B"/>
    <w:rsid w:val="00FC74E9"/>
    <w:rsid w:val="00FC7581"/>
    <w:rsid w:val="00FC7663"/>
    <w:rsid w:val="00FC7C8A"/>
    <w:rsid w:val="00FD0335"/>
    <w:rsid w:val="00FD0396"/>
    <w:rsid w:val="00FD0551"/>
    <w:rsid w:val="00FD0E82"/>
    <w:rsid w:val="00FD0F68"/>
    <w:rsid w:val="00FD1405"/>
    <w:rsid w:val="00FD19CB"/>
    <w:rsid w:val="00FD19E8"/>
    <w:rsid w:val="00FD1FB9"/>
    <w:rsid w:val="00FD2218"/>
    <w:rsid w:val="00FD2307"/>
    <w:rsid w:val="00FD2309"/>
    <w:rsid w:val="00FD2B42"/>
    <w:rsid w:val="00FD2CDD"/>
    <w:rsid w:val="00FD3249"/>
    <w:rsid w:val="00FD3504"/>
    <w:rsid w:val="00FD368B"/>
    <w:rsid w:val="00FD3B6F"/>
    <w:rsid w:val="00FD3CA5"/>
    <w:rsid w:val="00FD3F49"/>
    <w:rsid w:val="00FD4224"/>
    <w:rsid w:val="00FD45EC"/>
    <w:rsid w:val="00FD48DE"/>
    <w:rsid w:val="00FD49D0"/>
    <w:rsid w:val="00FD4A15"/>
    <w:rsid w:val="00FD4A20"/>
    <w:rsid w:val="00FD4B71"/>
    <w:rsid w:val="00FD4CC0"/>
    <w:rsid w:val="00FD4ED2"/>
    <w:rsid w:val="00FD51EB"/>
    <w:rsid w:val="00FD59D2"/>
    <w:rsid w:val="00FD5B15"/>
    <w:rsid w:val="00FD5CF0"/>
    <w:rsid w:val="00FD5FF8"/>
    <w:rsid w:val="00FD63ED"/>
    <w:rsid w:val="00FD6424"/>
    <w:rsid w:val="00FD6A67"/>
    <w:rsid w:val="00FD6BF9"/>
    <w:rsid w:val="00FD6F1A"/>
    <w:rsid w:val="00FD72B7"/>
    <w:rsid w:val="00FD7332"/>
    <w:rsid w:val="00FD75F2"/>
    <w:rsid w:val="00FD7A4F"/>
    <w:rsid w:val="00FD7C88"/>
    <w:rsid w:val="00FE0187"/>
    <w:rsid w:val="00FE018E"/>
    <w:rsid w:val="00FE03D0"/>
    <w:rsid w:val="00FE03EC"/>
    <w:rsid w:val="00FE1087"/>
    <w:rsid w:val="00FE12B5"/>
    <w:rsid w:val="00FE1334"/>
    <w:rsid w:val="00FE1715"/>
    <w:rsid w:val="00FE1EBD"/>
    <w:rsid w:val="00FE20DB"/>
    <w:rsid w:val="00FE2192"/>
    <w:rsid w:val="00FE2369"/>
    <w:rsid w:val="00FE27EB"/>
    <w:rsid w:val="00FE2D83"/>
    <w:rsid w:val="00FE2E82"/>
    <w:rsid w:val="00FE30BA"/>
    <w:rsid w:val="00FE32CC"/>
    <w:rsid w:val="00FE33DB"/>
    <w:rsid w:val="00FE342E"/>
    <w:rsid w:val="00FE349A"/>
    <w:rsid w:val="00FE3B99"/>
    <w:rsid w:val="00FE3D78"/>
    <w:rsid w:val="00FE4054"/>
    <w:rsid w:val="00FE43B0"/>
    <w:rsid w:val="00FE4ABD"/>
    <w:rsid w:val="00FE4D1E"/>
    <w:rsid w:val="00FE4F2C"/>
    <w:rsid w:val="00FE589F"/>
    <w:rsid w:val="00FE62B1"/>
    <w:rsid w:val="00FE647A"/>
    <w:rsid w:val="00FE6772"/>
    <w:rsid w:val="00FE6A60"/>
    <w:rsid w:val="00FE6C98"/>
    <w:rsid w:val="00FE6FE6"/>
    <w:rsid w:val="00FE7135"/>
    <w:rsid w:val="00FE7650"/>
    <w:rsid w:val="00FE77D1"/>
    <w:rsid w:val="00FE79E0"/>
    <w:rsid w:val="00FE7CB2"/>
    <w:rsid w:val="00FE7EA9"/>
    <w:rsid w:val="00FF053E"/>
    <w:rsid w:val="00FF05CB"/>
    <w:rsid w:val="00FF08FA"/>
    <w:rsid w:val="00FF0A0A"/>
    <w:rsid w:val="00FF0EA3"/>
    <w:rsid w:val="00FF0EE0"/>
    <w:rsid w:val="00FF102B"/>
    <w:rsid w:val="00FF12EA"/>
    <w:rsid w:val="00FF1374"/>
    <w:rsid w:val="00FF1EF2"/>
    <w:rsid w:val="00FF2238"/>
    <w:rsid w:val="00FF25C5"/>
    <w:rsid w:val="00FF2B6B"/>
    <w:rsid w:val="00FF2F56"/>
    <w:rsid w:val="00FF312E"/>
    <w:rsid w:val="00FF36AD"/>
    <w:rsid w:val="00FF3C19"/>
    <w:rsid w:val="00FF3C35"/>
    <w:rsid w:val="00FF446D"/>
    <w:rsid w:val="00FF47E5"/>
    <w:rsid w:val="00FF496B"/>
    <w:rsid w:val="00FF4C88"/>
    <w:rsid w:val="00FF4D54"/>
    <w:rsid w:val="00FF4E54"/>
    <w:rsid w:val="00FF4EBF"/>
    <w:rsid w:val="00FF4ECF"/>
    <w:rsid w:val="00FF5038"/>
    <w:rsid w:val="00FF5883"/>
    <w:rsid w:val="00FF5E7C"/>
    <w:rsid w:val="00FF5EFD"/>
    <w:rsid w:val="00FF6048"/>
    <w:rsid w:val="00FF60B6"/>
    <w:rsid w:val="00FF61F5"/>
    <w:rsid w:val="00FF6311"/>
    <w:rsid w:val="00FF6453"/>
    <w:rsid w:val="00FF687D"/>
    <w:rsid w:val="00FF6B49"/>
    <w:rsid w:val="00FF6CF8"/>
    <w:rsid w:val="00FF7A73"/>
    <w:rsid w:val="00FF7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FB57B0"/>
  <w15:docId w15:val="{95C6A2B6-25F9-43DF-B205-66A9386FF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3D42"/>
    <w:rPr>
      <w:rFonts w:ascii="Arial" w:hAnsi="Arial"/>
      <w:sz w:val="18"/>
      <w:szCs w:val="20"/>
    </w:rPr>
  </w:style>
  <w:style w:type="paragraph" w:styleId="10">
    <w:name w:val="heading 1"/>
    <w:basedOn w:val="a"/>
    <w:link w:val="11"/>
    <w:uiPriority w:val="99"/>
    <w:qFormat/>
    <w:rsid w:val="007E3182"/>
    <w:pPr>
      <w:spacing w:after="100" w:afterAutospacing="1" w:line="288" w:lineRule="auto"/>
      <w:outlineLvl w:val="0"/>
    </w:pPr>
    <w:rPr>
      <w:rFonts w:eastAsia="Times New Roman" w:cs="Arial"/>
      <w:color w:val="333333"/>
      <w:kern w:val="36"/>
      <w:sz w:val="36"/>
      <w:szCs w:val="36"/>
    </w:rPr>
  </w:style>
  <w:style w:type="paragraph" w:styleId="2">
    <w:name w:val="heading 2"/>
    <w:basedOn w:val="a"/>
    <w:link w:val="20"/>
    <w:uiPriority w:val="99"/>
    <w:qFormat/>
    <w:rsid w:val="007E3182"/>
    <w:pPr>
      <w:spacing w:before="100" w:beforeAutospacing="1" w:after="105" w:line="264" w:lineRule="auto"/>
      <w:outlineLvl w:val="1"/>
    </w:pPr>
    <w:rPr>
      <w:rFonts w:eastAsia="Times New Roman" w:cs="Arial"/>
      <w:b/>
      <w:bCs/>
      <w:color w:val="333333"/>
      <w:sz w:val="30"/>
      <w:szCs w:val="30"/>
    </w:rPr>
  </w:style>
  <w:style w:type="paragraph" w:styleId="3">
    <w:name w:val="heading 3"/>
    <w:aliases w:val="H3"/>
    <w:basedOn w:val="a"/>
    <w:next w:val="a"/>
    <w:link w:val="30"/>
    <w:qFormat/>
    <w:locked/>
    <w:rsid w:val="00F14B80"/>
    <w:pPr>
      <w:keepNext/>
      <w:numPr>
        <w:ilvl w:val="2"/>
        <w:numId w:val="7"/>
      </w:numPr>
      <w:suppressAutoHyphens/>
      <w:spacing w:before="120" w:after="120"/>
      <w:outlineLvl w:val="2"/>
    </w:pPr>
    <w:rPr>
      <w:rFonts w:ascii="Times New Roman" w:eastAsia="Times New Roman" w:hAnsi="Times New Roman"/>
      <w:b/>
      <w:snapToGrid w:val="0"/>
      <w:sz w:val="28"/>
    </w:rPr>
  </w:style>
  <w:style w:type="paragraph" w:styleId="4">
    <w:name w:val="heading 4"/>
    <w:aliases w:val="H4"/>
    <w:basedOn w:val="a"/>
    <w:next w:val="a"/>
    <w:link w:val="40"/>
    <w:qFormat/>
    <w:locked/>
    <w:rsid w:val="00F14B80"/>
    <w:pPr>
      <w:keepNext/>
      <w:numPr>
        <w:ilvl w:val="3"/>
        <w:numId w:val="7"/>
      </w:numPr>
      <w:tabs>
        <w:tab w:val="clear" w:pos="1701"/>
        <w:tab w:val="num" w:pos="1134"/>
      </w:tabs>
      <w:suppressAutoHyphens/>
      <w:spacing w:before="240" w:after="120"/>
      <w:ind w:left="1134"/>
      <w:jc w:val="both"/>
      <w:outlineLvl w:val="3"/>
    </w:pPr>
    <w:rPr>
      <w:rFonts w:ascii="Times New Roman" w:eastAsia="Times New Roman" w:hAnsi="Times New Roman"/>
      <w:b/>
      <w:i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locked/>
    <w:rsid w:val="007E3182"/>
    <w:rPr>
      <w:rFonts w:ascii="Arial" w:hAnsi="Arial" w:cs="Arial"/>
      <w:color w:val="333333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7E3182"/>
    <w:rPr>
      <w:rFonts w:ascii="Arial" w:hAnsi="Arial" w:cs="Arial"/>
      <w:b/>
      <w:bCs/>
      <w:color w:val="333333"/>
      <w:sz w:val="30"/>
      <w:szCs w:val="30"/>
      <w:lang w:eastAsia="ru-RU"/>
    </w:rPr>
  </w:style>
  <w:style w:type="paragraph" w:styleId="a3">
    <w:name w:val="Normal (Web)"/>
    <w:basedOn w:val="a"/>
    <w:uiPriority w:val="99"/>
    <w:semiHidden/>
    <w:rsid w:val="007E3182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a4">
    <w:name w:val="Body Text Indent"/>
    <w:aliases w:val="текст"/>
    <w:basedOn w:val="a"/>
    <w:link w:val="a5"/>
    <w:uiPriority w:val="99"/>
    <w:rsid w:val="007E3182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New Roman CYR" w:eastAsia="Times New Roman" w:hAnsi="Times New Roman CYR"/>
      <w:sz w:val="28"/>
    </w:rPr>
  </w:style>
  <w:style w:type="character" w:customStyle="1" w:styleId="a5">
    <w:name w:val="Основной текст с отступом Знак"/>
    <w:aliases w:val="текст Знак"/>
    <w:basedOn w:val="a0"/>
    <w:link w:val="a4"/>
    <w:uiPriority w:val="99"/>
    <w:locked/>
    <w:rsid w:val="007E3182"/>
    <w:rPr>
      <w:rFonts w:ascii="Times New Roman CYR" w:hAnsi="Times New Roman CYR" w:cs="Times New Roman"/>
      <w:sz w:val="20"/>
      <w:szCs w:val="20"/>
      <w:lang w:eastAsia="ru-RU"/>
    </w:rPr>
  </w:style>
  <w:style w:type="character" w:styleId="a6">
    <w:name w:val="Hyperlink"/>
    <w:basedOn w:val="a0"/>
    <w:uiPriority w:val="99"/>
    <w:rsid w:val="00455FFC"/>
    <w:rPr>
      <w:rFonts w:cs="Times New Roman"/>
      <w:color w:val="0000FF"/>
      <w:u w:val="single"/>
    </w:rPr>
  </w:style>
  <w:style w:type="paragraph" w:customStyle="1" w:styleId="a7">
    <w:name w:val="Знак"/>
    <w:basedOn w:val="a"/>
    <w:uiPriority w:val="99"/>
    <w:rsid w:val="008122E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a8">
    <w:name w:val="Placeholder Text"/>
    <w:basedOn w:val="a0"/>
    <w:uiPriority w:val="99"/>
    <w:semiHidden/>
    <w:rsid w:val="0016715F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E601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13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D0CEE"/>
    <w:pPr>
      <w:ind w:left="720"/>
      <w:contextualSpacing/>
    </w:pPr>
  </w:style>
  <w:style w:type="paragraph" w:customStyle="1" w:styleId="12">
    <w:name w:val="Обычный1"/>
    <w:rsid w:val="00052A57"/>
    <w:pPr>
      <w:spacing w:before="100" w:after="100"/>
    </w:pPr>
    <w:rPr>
      <w:rFonts w:ascii="Times New Roman" w:eastAsia="Times New Roman" w:hAnsi="Times New Roman"/>
      <w:snapToGrid w:val="0"/>
      <w:sz w:val="24"/>
      <w:szCs w:val="20"/>
    </w:rPr>
  </w:style>
  <w:style w:type="character" w:customStyle="1" w:styleId="30">
    <w:name w:val="Заголовок 3 Знак"/>
    <w:aliases w:val="H3 Знак"/>
    <w:basedOn w:val="a0"/>
    <w:link w:val="3"/>
    <w:rsid w:val="00F14B80"/>
    <w:rPr>
      <w:rFonts w:ascii="Times New Roman" w:eastAsia="Times New Roman" w:hAnsi="Times New Roman"/>
      <w:b/>
      <w:snapToGrid w:val="0"/>
      <w:sz w:val="28"/>
      <w:szCs w:val="20"/>
    </w:rPr>
  </w:style>
  <w:style w:type="character" w:customStyle="1" w:styleId="40">
    <w:name w:val="Заголовок 4 Знак"/>
    <w:aliases w:val="H4 Знак"/>
    <w:basedOn w:val="a0"/>
    <w:link w:val="4"/>
    <w:rsid w:val="00F14B80"/>
    <w:rPr>
      <w:rFonts w:ascii="Times New Roman" w:eastAsia="Times New Roman" w:hAnsi="Times New Roman"/>
      <w:b/>
      <w:i/>
      <w:snapToGrid w:val="0"/>
      <w:sz w:val="28"/>
      <w:szCs w:val="20"/>
    </w:rPr>
  </w:style>
  <w:style w:type="paragraph" w:customStyle="1" w:styleId="1">
    <w:name w:val="Стиль Заголовок 1 + по ширине"/>
    <w:basedOn w:val="10"/>
    <w:rsid w:val="00F14B80"/>
    <w:pPr>
      <w:keepNext/>
      <w:keepLines/>
      <w:numPr>
        <w:numId w:val="7"/>
      </w:numPr>
      <w:suppressAutoHyphens/>
      <w:spacing w:before="480" w:after="240" w:afterAutospacing="0" w:line="240" w:lineRule="auto"/>
      <w:jc w:val="both"/>
    </w:pPr>
    <w:rPr>
      <w:rFonts w:cs="Times New Roman"/>
      <w:b/>
      <w:bCs/>
      <w:color w:val="auto"/>
      <w:kern w:val="28"/>
      <w:sz w:val="40"/>
      <w:szCs w:val="20"/>
    </w:rPr>
  </w:style>
  <w:style w:type="character" w:customStyle="1" w:styleId="ac">
    <w:name w:val="комментарий"/>
    <w:uiPriority w:val="99"/>
    <w:rsid w:val="00992CFD"/>
    <w:rPr>
      <w:b/>
      <w:i/>
      <w:shd w:val="clear" w:color="auto" w:fill="FFFF99"/>
    </w:rPr>
  </w:style>
  <w:style w:type="table" w:styleId="ad">
    <w:name w:val="Table Grid"/>
    <w:basedOn w:val="a1"/>
    <w:locked/>
    <w:rsid w:val="008766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D84470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84470"/>
    <w:rPr>
      <w:rFonts w:ascii="Arial" w:hAnsi="Arial"/>
      <w:sz w:val="18"/>
      <w:szCs w:val="20"/>
    </w:rPr>
  </w:style>
  <w:style w:type="paragraph" w:styleId="af0">
    <w:name w:val="footer"/>
    <w:basedOn w:val="a"/>
    <w:link w:val="af1"/>
    <w:uiPriority w:val="99"/>
    <w:unhideWhenUsed/>
    <w:rsid w:val="00D84470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84470"/>
    <w:rPr>
      <w:rFonts w:ascii="Arial" w:hAnsi="Arial"/>
      <w:sz w:val="18"/>
      <w:szCs w:val="20"/>
    </w:rPr>
  </w:style>
  <w:style w:type="paragraph" w:customStyle="1" w:styleId="ConsPlusNonformat">
    <w:name w:val="ConsPlusNonformat"/>
    <w:rsid w:val="0019378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3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1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31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4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38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20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97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00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52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90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8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58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9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1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2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8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80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67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48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8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29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02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88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22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28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39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76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3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92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953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39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58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zovkova\Desktop\&#1064;&#1072;&#1073;&#1083;&#1086;&#1085;&#1099;%20&#1047;&#1069;&#1057;\&#1064;&#1072;&#1073;&#1083;&#1086;&#1085;&#1099;%20&#1047;&#1069;&#1057;\6.%20&#1055;&#1088;&#1086;&#1090;&#1086;&#1082;&#1086;&#1083;%20&#1079;&#1072;&#1089;&#1077;&#1076;&#1072;&#1085;&#1080;&#1103;%20&#1082;&#1086;&#1084;&#1080;&#1089;&#1089;&#1080;&#1080;%20&#1087;&#1086;%20&#1074;&#1089;&#1082;&#1088;&#1099;&#1090;&#1080;&#1102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58A0FE-E361-4A29-93AB-6F144B941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6. Протокол заседания комиссии по вскрытию</Template>
  <TotalTime>135</TotalTime>
  <Pages>3</Pages>
  <Words>1192</Words>
  <Characters>6797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МОЭСК</Company>
  <LinksUpToDate>false</LinksUpToDate>
  <CharactersWithSpaces>7974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Kuzovkova</dc:creator>
  <cp:lastModifiedBy>Тихомирова Вера Олеговна</cp:lastModifiedBy>
  <cp:revision>40</cp:revision>
  <cp:lastPrinted>2026-02-25T05:37:00Z</cp:lastPrinted>
  <dcterms:created xsi:type="dcterms:W3CDTF">2025-12-05T06:23:00Z</dcterms:created>
  <dcterms:modified xsi:type="dcterms:W3CDTF">2026-04-27T05:11:00Z</dcterms:modified>
</cp:coreProperties>
</file>